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2C0536E3" w14:textId="77777777" w:rsidR="0005283E" w:rsidRPr="00EA5103" w:rsidRDefault="0005283E" w:rsidP="00F012CE">
      <w:pPr>
        <w:tabs>
          <w:tab w:val="left" w:pos="1530"/>
        </w:tabs>
        <w:spacing w:line="360" w:lineRule="auto"/>
        <w:rPr>
          <w:rFonts w:ascii="Arial Narrow" w:hAnsi="Arial Narrow" w:cs="Arial"/>
          <w:sz w:val="18"/>
          <w:szCs w:val="18"/>
        </w:rPr>
      </w:pPr>
    </w:p>
    <w:tbl>
      <w:tblPr>
        <w:tblpPr w:leftFromText="141" w:rightFromText="141" w:vertAnchor="page" w:horzAnchor="margin" w:tblpY="280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581"/>
        <w:gridCol w:w="2813"/>
        <w:gridCol w:w="3827"/>
      </w:tblGrid>
      <w:tr w:rsidR="00FC2320" w:rsidRPr="001E3729" w14:paraId="356255C2" w14:textId="77777777" w:rsidTr="00B10C40">
        <w:trPr>
          <w:trHeight w:val="416"/>
        </w:trPr>
        <w:tc>
          <w:tcPr>
            <w:tcW w:w="1526" w:type="dxa"/>
          </w:tcPr>
          <w:p w14:paraId="4780DC92" w14:textId="77777777" w:rsidR="00FC2320" w:rsidRPr="001E3729" w:rsidRDefault="00FC2320" w:rsidP="00EA5103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Studium</w:t>
            </w:r>
          </w:p>
        </w:tc>
        <w:tc>
          <w:tcPr>
            <w:tcW w:w="4394" w:type="dxa"/>
            <w:gridSpan w:val="2"/>
            <w:vAlign w:val="center"/>
          </w:tcPr>
          <w:p w14:paraId="359AAB86" w14:textId="7B971899" w:rsidR="00E96250" w:rsidRPr="001E3729" w:rsidRDefault="00492A09" w:rsidP="003D7927">
            <w:pPr>
              <w:tabs>
                <w:tab w:val="left" w:pos="6240"/>
              </w:tabs>
              <w:jc w:val="center"/>
              <w:rPr>
                <w:rFonts w:ascii="Arial Narrow" w:hAnsi="Arial Narrow" w:cs="Arial"/>
                <w:b/>
                <w:sz w:val="18"/>
                <w:szCs w:val="18"/>
                <w:u w:val="single"/>
              </w:rPr>
            </w:pP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>P</w:t>
            </w:r>
            <w:r w:rsidR="00B261DC" w:rsidRPr="001E3729">
              <w:rPr>
                <w:rFonts w:ascii="Arial Narrow" w:hAnsi="Arial Narrow" w:cs="Arial"/>
                <w:b/>
                <w:sz w:val="18"/>
                <w:szCs w:val="18"/>
              </w:rPr>
              <w:t xml:space="preserve">ROJEKT </w:t>
            </w:r>
            <w:r w:rsidR="003D7927">
              <w:rPr>
                <w:rFonts w:ascii="Arial Narrow" w:hAnsi="Arial Narrow" w:cs="Arial"/>
                <w:b/>
                <w:sz w:val="18"/>
                <w:szCs w:val="18"/>
              </w:rPr>
              <w:t>ARCHITEKTONICZNO - BUDOWLANY</w:t>
            </w:r>
          </w:p>
        </w:tc>
        <w:tc>
          <w:tcPr>
            <w:tcW w:w="3827" w:type="dxa"/>
            <w:vAlign w:val="center"/>
          </w:tcPr>
          <w:p w14:paraId="09B30F65" w14:textId="3A81F669" w:rsidR="00FC2320" w:rsidRPr="001E3729" w:rsidRDefault="00FC2320" w:rsidP="00DC61AE">
            <w:pPr>
              <w:tabs>
                <w:tab w:val="left" w:pos="6240"/>
              </w:tabs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 xml:space="preserve">Egz. </w:t>
            </w:r>
            <w:r w:rsidR="006D2BB2" w:rsidRPr="001E3729">
              <w:rPr>
                <w:rFonts w:ascii="Arial Narrow" w:hAnsi="Arial Narrow" w:cs="Arial"/>
                <w:b/>
                <w:sz w:val="18"/>
                <w:szCs w:val="18"/>
              </w:rPr>
              <w:t>n</w:t>
            </w: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>r</w:t>
            </w:r>
            <w:r w:rsidR="004E2ACC" w:rsidRPr="001E3729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="00E15FB6" w:rsidRPr="001E3729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="00DC61AE" w:rsidRPr="001E3729">
              <w:rPr>
                <w:rFonts w:ascii="Arial Narrow" w:hAnsi="Arial Narrow" w:cs="Arial"/>
                <w:b/>
                <w:sz w:val="18"/>
                <w:szCs w:val="18"/>
              </w:rPr>
              <w:t>1</w:t>
            </w:r>
          </w:p>
        </w:tc>
      </w:tr>
      <w:tr w:rsidR="00FC2320" w:rsidRPr="001E3729" w14:paraId="26C7E382" w14:textId="77777777" w:rsidTr="00B10C40">
        <w:trPr>
          <w:trHeight w:val="279"/>
        </w:trPr>
        <w:tc>
          <w:tcPr>
            <w:tcW w:w="1526" w:type="dxa"/>
          </w:tcPr>
          <w:p w14:paraId="1880B292" w14:textId="0FD4B3B9" w:rsidR="00FC2320" w:rsidRPr="001E3729" w:rsidRDefault="00B10C40" w:rsidP="00EA5103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Nr umowy</w:t>
            </w:r>
          </w:p>
        </w:tc>
        <w:tc>
          <w:tcPr>
            <w:tcW w:w="8221" w:type="dxa"/>
            <w:gridSpan w:val="3"/>
            <w:vAlign w:val="center"/>
          </w:tcPr>
          <w:p w14:paraId="1C4F3C45" w14:textId="31503A35" w:rsidR="00FC2320" w:rsidRPr="001E3729" w:rsidRDefault="00B10C40" w:rsidP="00586671">
            <w:pPr>
              <w:tabs>
                <w:tab w:val="left" w:pos="4732"/>
              </w:tabs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Umowa </w:t>
            </w:r>
            <w:r w:rsidR="00586671" w:rsidRPr="001E3729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Nr ZDP/DI/3421/25/2021 </w:t>
            </w:r>
            <w:r w:rsidRPr="001E3729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z dnia </w:t>
            </w:r>
            <w:r w:rsidR="00586671" w:rsidRPr="001E3729">
              <w:rPr>
                <w:rFonts w:ascii="Arial Narrow" w:hAnsi="Arial Narrow"/>
                <w:b/>
                <w:bCs/>
                <w:sz w:val="18"/>
                <w:szCs w:val="18"/>
              </w:rPr>
              <w:t>05</w:t>
            </w:r>
            <w:r w:rsidRPr="001E3729">
              <w:rPr>
                <w:rFonts w:ascii="Arial Narrow" w:hAnsi="Arial Narrow"/>
                <w:b/>
                <w:bCs/>
                <w:sz w:val="18"/>
                <w:szCs w:val="18"/>
              </w:rPr>
              <w:t>.</w:t>
            </w:r>
            <w:r w:rsidR="00586671" w:rsidRPr="001E3729">
              <w:rPr>
                <w:rFonts w:ascii="Arial Narrow" w:hAnsi="Arial Narrow"/>
                <w:b/>
                <w:bCs/>
                <w:sz w:val="18"/>
                <w:szCs w:val="18"/>
              </w:rPr>
              <w:t>10</w:t>
            </w:r>
            <w:r w:rsidRPr="001E3729">
              <w:rPr>
                <w:rFonts w:ascii="Arial Narrow" w:hAnsi="Arial Narrow"/>
                <w:b/>
                <w:bCs/>
                <w:sz w:val="18"/>
                <w:szCs w:val="18"/>
              </w:rPr>
              <w:t>.202</w:t>
            </w:r>
            <w:r w:rsidR="00586671" w:rsidRPr="001E3729">
              <w:rPr>
                <w:rFonts w:ascii="Arial Narrow" w:hAnsi="Arial Narrow"/>
                <w:b/>
                <w:bCs/>
                <w:sz w:val="18"/>
                <w:szCs w:val="18"/>
              </w:rPr>
              <w:t>1</w:t>
            </w:r>
            <w:r w:rsidRPr="001E3729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r.</w:t>
            </w:r>
          </w:p>
        </w:tc>
      </w:tr>
      <w:tr w:rsidR="00A56CB1" w:rsidRPr="001E3729" w14:paraId="4AD43765" w14:textId="77777777" w:rsidTr="00B10C40">
        <w:trPr>
          <w:trHeight w:val="553"/>
        </w:trPr>
        <w:tc>
          <w:tcPr>
            <w:tcW w:w="1526" w:type="dxa"/>
          </w:tcPr>
          <w:p w14:paraId="5D6FADCB" w14:textId="022B7D1B" w:rsidR="00A56CB1" w:rsidRPr="001E3729" w:rsidRDefault="00B03F4C" w:rsidP="00EA5103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Tytuł umowy</w:t>
            </w:r>
          </w:p>
        </w:tc>
        <w:tc>
          <w:tcPr>
            <w:tcW w:w="8221" w:type="dxa"/>
            <w:gridSpan w:val="3"/>
            <w:vAlign w:val="center"/>
          </w:tcPr>
          <w:p w14:paraId="206B2E19" w14:textId="1B9ED316" w:rsidR="00A56CB1" w:rsidRPr="001E3729" w:rsidRDefault="00586671" w:rsidP="001E3729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sz w:val="18"/>
                <w:szCs w:val="18"/>
              </w:rPr>
              <w:t xml:space="preserve"> „Przebudowa drogi powiatowej nr 2924S ul. Górnicza w Stanicy - dokumentacja projektowa”</w:t>
            </w:r>
          </w:p>
        </w:tc>
      </w:tr>
      <w:tr w:rsidR="00A1183C" w:rsidRPr="001E3729" w14:paraId="4E844A2E" w14:textId="77777777" w:rsidTr="00332D23">
        <w:trPr>
          <w:trHeight w:val="845"/>
        </w:trPr>
        <w:tc>
          <w:tcPr>
            <w:tcW w:w="1526" w:type="dxa"/>
          </w:tcPr>
          <w:p w14:paraId="20D58995" w14:textId="4F19C317" w:rsidR="00A1183C" w:rsidRPr="001E3729" w:rsidRDefault="00A1183C" w:rsidP="00A1183C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Tytuł inwestycji</w:t>
            </w:r>
          </w:p>
        </w:tc>
        <w:tc>
          <w:tcPr>
            <w:tcW w:w="8221" w:type="dxa"/>
            <w:gridSpan w:val="3"/>
            <w:vAlign w:val="center"/>
          </w:tcPr>
          <w:p w14:paraId="5C27A9ED" w14:textId="77777777" w:rsidR="00A80E96" w:rsidRDefault="00A80E96" w:rsidP="00A80E96">
            <w:pPr>
              <w:jc w:val="center"/>
              <w:rPr>
                <w:rFonts w:ascii="Arial Narrow" w:hAnsi="Arial Narrow" w:cs="Calibri"/>
                <w:b/>
              </w:rPr>
            </w:pPr>
            <w:r w:rsidRPr="00332D23">
              <w:rPr>
                <w:rFonts w:ascii="Arial Narrow" w:hAnsi="Arial Narrow" w:cs="Calibri"/>
                <w:b/>
              </w:rPr>
              <w:t xml:space="preserve">,,Rozbudowa drogi powiatowej nr 2924 S ul. Górnicza w Stanicy” </w:t>
            </w:r>
          </w:p>
          <w:p w14:paraId="78AED597" w14:textId="77777777" w:rsidR="00A80E96" w:rsidRDefault="00A80E96" w:rsidP="00A80E96">
            <w:pPr>
              <w:jc w:val="center"/>
              <w:rPr>
                <w:rFonts w:ascii="Arial Narrow" w:hAnsi="Arial Narrow" w:cs="Calibri"/>
                <w:b/>
              </w:rPr>
            </w:pPr>
            <w:r w:rsidRPr="00332D23">
              <w:rPr>
                <w:rFonts w:ascii="Arial Narrow" w:hAnsi="Arial Narrow" w:cs="Calibri"/>
                <w:b/>
              </w:rPr>
              <w:t xml:space="preserve">w ramach zadania inwestycyjnego pod nazwą </w:t>
            </w:r>
          </w:p>
          <w:p w14:paraId="3B0BCB55" w14:textId="664502A8" w:rsidR="00A1183C" w:rsidRPr="00332D23" w:rsidRDefault="00A80E96" w:rsidP="00A80E96">
            <w:pPr>
              <w:jc w:val="center"/>
              <w:rPr>
                <w:rFonts w:ascii="Arial Narrow" w:hAnsi="Arial Narrow" w:cs="Calibri"/>
              </w:rPr>
            </w:pPr>
            <w:r w:rsidRPr="00332D23">
              <w:rPr>
                <w:rFonts w:ascii="Arial Narrow" w:hAnsi="Arial Narrow" w:cs="Calibri"/>
                <w:b/>
              </w:rPr>
              <w:t>„Przebudowa drogi powiatowej nr 2924S ul. Górnicza w Stanicy - dokumentacja projektowa”</w:t>
            </w:r>
          </w:p>
        </w:tc>
      </w:tr>
      <w:tr w:rsidR="00B10C40" w:rsidRPr="001E3729" w14:paraId="661A78B7" w14:textId="77777777" w:rsidTr="00032ABC">
        <w:trPr>
          <w:trHeight w:val="2540"/>
        </w:trPr>
        <w:tc>
          <w:tcPr>
            <w:tcW w:w="1526" w:type="dxa"/>
          </w:tcPr>
          <w:p w14:paraId="58D8F5C1" w14:textId="713113DE" w:rsidR="00B10C40" w:rsidRPr="001E3729" w:rsidRDefault="00EA273E" w:rsidP="00EA5103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Zamierzenie budowlane</w:t>
            </w:r>
          </w:p>
        </w:tc>
        <w:tc>
          <w:tcPr>
            <w:tcW w:w="8221" w:type="dxa"/>
            <w:gridSpan w:val="3"/>
            <w:vAlign w:val="center"/>
          </w:tcPr>
          <w:p w14:paraId="67064206" w14:textId="77777777" w:rsidR="000118F2" w:rsidRPr="001E3729" w:rsidRDefault="000118F2" w:rsidP="000118F2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 xml:space="preserve">W ramach przedmiotowej inwestycji zaprojektowano roboty polegające na </w:t>
            </w:r>
            <w:r w:rsidRPr="001E3729">
              <w:rPr>
                <w:rFonts w:ascii="Arial Narrow" w:hAnsi="Arial Narrow"/>
                <w:sz w:val="18"/>
                <w:szCs w:val="18"/>
              </w:rPr>
              <w:t>:</w:t>
            </w:r>
          </w:p>
          <w:p w14:paraId="761FC900" w14:textId="77777777" w:rsidR="000118F2" w:rsidRPr="001E3729" w:rsidRDefault="000118F2" w:rsidP="000118F2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>budowie chodnika szer. 2.0 m długości 1244 m o nawierzchni z kostki betonowej,</w:t>
            </w:r>
          </w:p>
          <w:p w14:paraId="3C6F09A0" w14:textId="77777777" w:rsidR="000118F2" w:rsidRPr="001E3729" w:rsidRDefault="000118F2" w:rsidP="000118F2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>budowie poboczy gruntowych na odcinkach bez chodnika wzdłuż jezdni,</w:t>
            </w:r>
          </w:p>
          <w:p w14:paraId="0AD10616" w14:textId="77777777" w:rsidR="000118F2" w:rsidRPr="001E3729" w:rsidRDefault="000118F2" w:rsidP="000118F2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>przebudowie i remoncie nawierzchni asfaltowej jezdni na szerokości 3,50 - 5,00 na długości 1604 m</w:t>
            </w:r>
          </w:p>
          <w:p w14:paraId="0FE32DFF" w14:textId="77777777" w:rsidR="000118F2" w:rsidRPr="001E3729" w:rsidRDefault="000118F2" w:rsidP="000118F2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>rozbudowie istniejących skrzyżowań z drogami gminnymi ul. Polną, Wielopolską, Leśną i Dworcową wraz z poszerzeniem jezdni drogi powiatowej do 5,5 m, poszerzeniem jezdni dróg gminnych do 5,0 m, budową chodników i poboczy w obrębie skrzyżowań</w:t>
            </w:r>
          </w:p>
          <w:p w14:paraId="1968455D" w14:textId="77777777" w:rsidR="000118F2" w:rsidRPr="001E3729" w:rsidRDefault="000118F2" w:rsidP="000118F2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 xml:space="preserve">przebudowie i budowie zjazdów, </w:t>
            </w:r>
          </w:p>
          <w:p w14:paraId="5039BD54" w14:textId="77777777" w:rsidR="000118F2" w:rsidRPr="001E3729" w:rsidRDefault="000118F2" w:rsidP="000118F2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 xml:space="preserve">budowie kanału technologicznego, </w:t>
            </w:r>
          </w:p>
          <w:p w14:paraId="5221105D" w14:textId="77777777" w:rsidR="000118F2" w:rsidRDefault="000118F2" w:rsidP="000118F2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 xml:space="preserve">budowie </w:t>
            </w:r>
            <w:r>
              <w:rPr>
                <w:rFonts w:ascii="Arial Narrow" w:hAnsi="Arial Narrow" w:cs="Calibri"/>
                <w:bCs/>
                <w:sz w:val="18"/>
                <w:szCs w:val="18"/>
              </w:rPr>
              <w:t xml:space="preserve">sieci </w:t>
            </w: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>kanalizacji deszczowej wraz z wylotami do istniejących rowów przydrożnych wraz z ich przebudową w niezbędnym zakresie,</w:t>
            </w:r>
          </w:p>
          <w:p w14:paraId="597D9940" w14:textId="77777777" w:rsidR="000118F2" w:rsidRPr="001E3729" w:rsidRDefault="000118F2" w:rsidP="000118F2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>
              <w:rPr>
                <w:rFonts w:ascii="Arial Narrow" w:hAnsi="Arial Narrow" w:cs="Calibri"/>
                <w:bCs/>
                <w:sz w:val="18"/>
                <w:szCs w:val="18"/>
              </w:rPr>
              <w:t>przebudowie sieci wodociągowej,</w:t>
            </w:r>
          </w:p>
          <w:p w14:paraId="426D0172" w14:textId="77777777" w:rsidR="000118F2" w:rsidRPr="001E3729" w:rsidRDefault="000118F2" w:rsidP="000118F2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 xml:space="preserve">rozbiórce i budowie oraz przebudowie sieci oświetleniowej i elektroenergetycznej, </w:t>
            </w:r>
          </w:p>
          <w:p w14:paraId="6ADD3A0B" w14:textId="77777777" w:rsidR="000118F2" w:rsidRPr="001E3729" w:rsidRDefault="000118F2" w:rsidP="000118F2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>przebudowie sieci teletechnicznej,</w:t>
            </w:r>
          </w:p>
          <w:p w14:paraId="4408AAB6" w14:textId="77777777" w:rsidR="000118F2" w:rsidRPr="001E3729" w:rsidRDefault="000118F2" w:rsidP="000118F2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>rozbiórce istniejących ogrodzeń,</w:t>
            </w:r>
          </w:p>
          <w:p w14:paraId="1B89E58E" w14:textId="77777777" w:rsidR="000118F2" w:rsidRPr="001E3729" w:rsidRDefault="000118F2" w:rsidP="000118F2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>zabezpieczeniu infrastruktury technicznej,</w:t>
            </w:r>
          </w:p>
          <w:p w14:paraId="14383F79" w14:textId="77777777" w:rsidR="000118F2" w:rsidRPr="001E3729" w:rsidRDefault="000118F2" w:rsidP="000118F2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>usunięciu drzew i krzewów,</w:t>
            </w:r>
          </w:p>
          <w:p w14:paraId="1658C216" w14:textId="4CE7B1FD" w:rsidR="00B10C40" w:rsidRPr="001E3729" w:rsidRDefault="000118F2" w:rsidP="000118F2">
            <w:pPr>
              <w:pStyle w:val="Nagwek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Kategorie obiektów budowlanych: XXV, (k)=1,0; (w)=1,0;  XXVI, (k)=8,0; (w)=1,0;</w:t>
            </w:r>
          </w:p>
        </w:tc>
      </w:tr>
      <w:tr w:rsidR="00FC2320" w:rsidRPr="001E3729" w14:paraId="327B60E9" w14:textId="77777777" w:rsidTr="00A80E96">
        <w:trPr>
          <w:trHeight w:val="1223"/>
        </w:trPr>
        <w:tc>
          <w:tcPr>
            <w:tcW w:w="1526" w:type="dxa"/>
          </w:tcPr>
          <w:p w14:paraId="4A5DEE04" w14:textId="77777777" w:rsidR="00FC2320" w:rsidRPr="001E3729" w:rsidRDefault="00FC2320" w:rsidP="00EA5103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 xml:space="preserve">Adres budowy 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6CB5EE35" w14:textId="77777777" w:rsidR="00A80E96" w:rsidRPr="00840857" w:rsidRDefault="00A80E96" w:rsidP="00A80E96">
            <w:pPr>
              <w:tabs>
                <w:tab w:val="left" w:pos="6240"/>
              </w:tabs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840857">
              <w:rPr>
                <w:rFonts w:ascii="Arial Narrow" w:hAnsi="Arial Narrow" w:cs="Arial"/>
                <w:sz w:val="18"/>
                <w:szCs w:val="18"/>
              </w:rPr>
              <w:t>Województwo</w:t>
            </w:r>
            <w:r w:rsidRPr="00840857">
              <w:rPr>
                <w:rFonts w:ascii="Arial Narrow" w:hAnsi="Arial Narrow" w:cs="Arial"/>
                <w:bCs/>
                <w:sz w:val="18"/>
                <w:szCs w:val="18"/>
              </w:rPr>
              <w:t>:</w:t>
            </w:r>
            <w:r w:rsidRPr="00840857">
              <w:rPr>
                <w:rFonts w:ascii="Arial Narrow" w:hAnsi="Arial Narrow" w:cs="Arial"/>
                <w:b/>
                <w:sz w:val="18"/>
                <w:szCs w:val="18"/>
              </w:rPr>
              <w:t xml:space="preserve"> śląskie</w:t>
            </w:r>
          </w:p>
          <w:p w14:paraId="1A80472A" w14:textId="77777777" w:rsidR="00A80E96" w:rsidRPr="00840857" w:rsidRDefault="00A80E96" w:rsidP="00A80E96">
            <w:pPr>
              <w:tabs>
                <w:tab w:val="left" w:pos="6240"/>
              </w:tabs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840857">
              <w:rPr>
                <w:rFonts w:ascii="Arial Narrow" w:hAnsi="Arial Narrow" w:cs="Arial"/>
                <w:sz w:val="18"/>
                <w:szCs w:val="18"/>
              </w:rPr>
              <w:t>Powiat</w:t>
            </w:r>
            <w:r w:rsidRPr="00840857">
              <w:rPr>
                <w:rFonts w:ascii="Arial Narrow" w:hAnsi="Arial Narrow" w:cs="Arial"/>
                <w:bCs/>
                <w:sz w:val="18"/>
                <w:szCs w:val="18"/>
              </w:rPr>
              <w:t>:</w:t>
            </w:r>
            <w:r w:rsidRPr="00840857">
              <w:rPr>
                <w:rFonts w:ascii="Arial Narrow" w:hAnsi="Arial Narrow" w:cs="Arial"/>
                <w:b/>
                <w:sz w:val="18"/>
                <w:szCs w:val="18"/>
              </w:rPr>
              <w:t xml:space="preserve"> gliwicki</w:t>
            </w:r>
          </w:p>
          <w:p w14:paraId="4636DCEA" w14:textId="77777777" w:rsidR="00A80E96" w:rsidRPr="00840857" w:rsidRDefault="00A80E96" w:rsidP="00A80E96">
            <w:pPr>
              <w:tabs>
                <w:tab w:val="left" w:pos="6240"/>
              </w:tabs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840857">
              <w:rPr>
                <w:rFonts w:ascii="Arial Narrow" w:hAnsi="Arial Narrow" w:cs="Arial"/>
                <w:sz w:val="18"/>
                <w:szCs w:val="18"/>
              </w:rPr>
              <w:t xml:space="preserve">Gmina: </w:t>
            </w:r>
            <w:r w:rsidRPr="00840857">
              <w:rPr>
                <w:rFonts w:ascii="Arial Narrow" w:hAnsi="Arial Narrow" w:cs="Arial"/>
                <w:b/>
                <w:sz w:val="18"/>
                <w:szCs w:val="18"/>
              </w:rPr>
              <w:t>Pilchowice</w:t>
            </w:r>
          </w:p>
          <w:p w14:paraId="41C5E1DD" w14:textId="77777777" w:rsidR="00A80E96" w:rsidRPr="00840857" w:rsidRDefault="00A80E96" w:rsidP="00A80E96">
            <w:pPr>
              <w:rPr>
                <w:rFonts w:ascii="Arial Narrow" w:hAnsi="Arial Narrow" w:cs="Arial"/>
                <w:sz w:val="18"/>
                <w:szCs w:val="18"/>
              </w:rPr>
            </w:pPr>
            <w:r w:rsidRPr="00840857">
              <w:rPr>
                <w:rFonts w:ascii="Arial Narrow" w:hAnsi="Arial Narrow" w:cs="Arial"/>
                <w:sz w:val="18"/>
                <w:szCs w:val="18"/>
              </w:rPr>
              <w:t>Miejscowość:</w:t>
            </w:r>
            <w:r w:rsidRPr="00840857">
              <w:rPr>
                <w:rFonts w:ascii="Arial Narrow" w:hAnsi="Arial Narrow" w:cs="Arial"/>
                <w:b/>
                <w:kern w:val="1"/>
                <w:sz w:val="18"/>
                <w:szCs w:val="18"/>
              </w:rPr>
              <w:t xml:space="preserve"> </w:t>
            </w:r>
            <w:r w:rsidRPr="00840857">
              <w:rPr>
                <w:rFonts w:ascii="Arial Narrow" w:hAnsi="Arial Narrow" w:cs="Arial"/>
                <w:b/>
                <w:sz w:val="18"/>
                <w:szCs w:val="18"/>
              </w:rPr>
              <w:t>Stanica</w:t>
            </w:r>
          </w:p>
          <w:p w14:paraId="5F76A17E" w14:textId="77777777" w:rsidR="00A80E96" w:rsidRPr="00840857" w:rsidRDefault="00A80E96" w:rsidP="00A80E96">
            <w:pPr>
              <w:tabs>
                <w:tab w:val="left" w:pos="6240"/>
              </w:tabs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840857">
              <w:rPr>
                <w:rFonts w:ascii="Arial Narrow" w:hAnsi="Arial Narrow" w:cs="Arial"/>
                <w:sz w:val="18"/>
                <w:szCs w:val="18"/>
              </w:rPr>
              <w:t xml:space="preserve">Jednostka ewidencyjna: </w:t>
            </w:r>
            <w:r w:rsidRPr="00840857">
              <w:rPr>
                <w:rFonts w:ascii="Arial Narrow" w:hAnsi="Arial Narrow"/>
                <w:b/>
                <w:sz w:val="18"/>
                <w:szCs w:val="18"/>
              </w:rPr>
              <w:t>240504_2</w:t>
            </w:r>
          </w:p>
          <w:p w14:paraId="13D6CCCC" w14:textId="651E402E" w:rsidR="00AB3296" w:rsidRPr="001E3729" w:rsidRDefault="00A80E96" w:rsidP="00A80E96">
            <w:pPr>
              <w:tabs>
                <w:tab w:val="left" w:pos="6240"/>
              </w:tabs>
              <w:rPr>
                <w:rFonts w:ascii="Arial Narrow" w:hAnsi="Arial Narrow" w:cs="Arial"/>
                <w:kern w:val="2"/>
                <w:sz w:val="18"/>
                <w:szCs w:val="18"/>
                <w:lang w:eastAsia="zh-CN"/>
              </w:rPr>
            </w:pPr>
            <w:r w:rsidRPr="00840857">
              <w:rPr>
                <w:rFonts w:ascii="Arial Narrow" w:hAnsi="Arial Narrow" w:cs="Arial"/>
                <w:sz w:val="18"/>
                <w:szCs w:val="18"/>
              </w:rPr>
              <w:t>Obręb ewidencyjny</w:t>
            </w:r>
            <w:r w:rsidRPr="00840857">
              <w:rPr>
                <w:rFonts w:ascii="Arial Narrow" w:hAnsi="Arial Narrow" w:cs="Arial"/>
                <w:bCs/>
                <w:sz w:val="18"/>
                <w:szCs w:val="18"/>
              </w:rPr>
              <w:t xml:space="preserve">: </w:t>
            </w:r>
            <w:r w:rsidRPr="00840857">
              <w:rPr>
                <w:rFonts w:ascii="Arial Narrow" w:hAnsi="Arial Narrow"/>
                <w:b/>
                <w:sz w:val="18"/>
                <w:szCs w:val="18"/>
              </w:rPr>
              <w:t>240504_2.0006 Stanica</w:t>
            </w:r>
          </w:p>
        </w:tc>
      </w:tr>
      <w:tr w:rsidR="00A61444" w:rsidRPr="001E3729" w14:paraId="4D6AC1EA" w14:textId="77777777" w:rsidTr="00A80E96">
        <w:trPr>
          <w:trHeight w:val="696"/>
        </w:trPr>
        <w:tc>
          <w:tcPr>
            <w:tcW w:w="1526" w:type="dxa"/>
            <w:shd w:val="clear" w:color="auto" w:fill="auto"/>
          </w:tcPr>
          <w:p w14:paraId="4241AA54" w14:textId="77777777" w:rsidR="00A61444" w:rsidRPr="001E3729" w:rsidRDefault="00A61444" w:rsidP="00A80E96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Nr działek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0FC681B5" w14:textId="520519F0" w:rsidR="00A61444" w:rsidRPr="00332D23" w:rsidRDefault="007E5DD2" w:rsidP="00332D23">
            <w:pPr>
              <w:tabs>
                <w:tab w:val="left" w:pos="6240"/>
              </w:tabs>
              <w:spacing w:line="276" w:lineRule="auto"/>
              <w:rPr>
                <w:rFonts w:ascii="Arial Narrow" w:hAnsi="Arial Narrow" w:cs="Arial"/>
                <w:kern w:val="1"/>
                <w:sz w:val="18"/>
                <w:szCs w:val="18"/>
              </w:rPr>
            </w:pPr>
            <w:r w:rsidRPr="00332D23">
              <w:rPr>
                <w:rFonts w:ascii="Arial Narrow" w:hAnsi="Arial Narrow" w:cs="Calibri"/>
                <w:sz w:val="18"/>
                <w:szCs w:val="18"/>
                <w:shd w:val="clear" w:color="auto" w:fill="FFFFFF"/>
              </w:rPr>
              <w:t xml:space="preserve">Działki </w:t>
            </w:r>
            <w:r w:rsidR="00961D10" w:rsidRPr="00332D23">
              <w:rPr>
                <w:rFonts w:ascii="Arial Narrow" w:hAnsi="Arial Narrow" w:cs="Calibri"/>
                <w:sz w:val="18"/>
                <w:szCs w:val="18"/>
              </w:rPr>
              <w:t>ewidencyjne:</w:t>
            </w:r>
            <w:r w:rsidR="002A06CA" w:rsidRPr="00332D23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r w:rsidR="00586671" w:rsidRPr="00332D23">
              <w:rPr>
                <w:rFonts w:ascii="Arial Narrow" w:hAnsi="Arial Narrow" w:cs="Calibri"/>
                <w:bCs/>
                <w:iCs/>
                <w:sz w:val="18"/>
                <w:szCs w:val="18"/>
              </w:rPr>
              <w:t>1027/126, 1035/155, 865/129, 782/128, 1037/126, 855/133, 660/278, 732/278, 731/278, 658/278, 277, 781/261, 777/261, 776/261, 774/261, 818/261, 736/261, 733/138, 688/261, 634/260, 1036/155, 635/260, 796/147, 767/147, 694/260, 140, 695/260, 977/303, 802/141, 976/303, 606/257, 610/147, 1146/258, 1144/253, 1145/253, 532/248, 890/296, 1137/296, 1136/296, 418/242, 243, 298, 761/238, 590/154, 1006/156, 221, 326/157, 372/160, 371/160, 581/166, 350/159, 346/159, 98, 296/161, 1054/304, 1055/304, 186, 862/192, 863/192, 559/77, 857/192, 201, 57, 1148/202, 1154/203, 1152/203, 558/705, 1150/205, 1151/205, 206, 209, 411/208, 500/73, 410/208, 1138/72, 1140/72, 866/71, 865/71, 894/297, 725/213</w:t>
            </w:r>
            <w:r w:rsidR="00332D23">
              <w:rPr>
                <w:rFonts w:ascii="Arial Narrow" w:hAnsi="Arial Narrow" w:cs="Calibri"/>
                <w:bCs/>
                <w:iCs/>
                <w:sz w:val="18"/>
                <w:szCs w:val="18"/>
              </w:rPr>
              <w:t xml:space="preserve"> i </w:t>
            </w:r>
            <w:r w:rsidR="00586671" w:rsidRPr="00332D23">
              <w:rPr>
                <w:rFonts w:ascii="Arial Narrow" w:hAnsi="Arial Narrow" w:cs="Calibri"/>
                <w:bCs/>
                <w:iCs/>
                <w:sz w:val="18"/>
                <w:szCs w:val="18"/>
              </w:rPr>
              <w:t>63</w:t>
            </w:r>
          </w:p>
        </w:tc>
      </w:tr>
      <w:tr w:rsidR="00FC2320" w:rsidRPr="001E3729" w14:paraId="688C7FDA" w14:textId="77777777" w:rsidTr="000D63D0">
        <w:trPr>
          <w:trHeight w:val="1330"/>
        </w:trPr>
        <w:tc>
          <w:tcPr>
            <w:tcW w:w="1526" w:type="dxa"/>
          </w:tcPr>
          <w:p w14:paraId="139DFA96" w14:textId="77777777" w:rsidR="00FC2320" w:rsidRPr="001E3729" w:rsidRDefault="00A837D1" w:rsidP="00EA5103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Zawartość</w:t>
            </w:r>
          </w:p>
        </w:tc>
        <w:tc>
          <w:tcPr>
            <w:tcW w:w="8221" w:type="dxa"/>
            <w:gridSpan w:val="3"/>
            <w:vAlign w:val="center"/>
          </w:tcPr>
          <w:p w14:paraId="2EA31865" w14:textId="1F356441" w:rsidR="00A837D1" w:rsidRPr="001E3729" w:rsidRDefault="00A837D1" w:rsidP="002A3A3D">
            <w:pPr>
              <w:pStyle w:val="Akapitzlist"/>
              <w:numPr>
                <w:ilvl w:val="0"/>
                <w:numId w:val="17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 xml:space="preserve">STRONA TYTUŁOWA </w:t>
            </w:r>
          </w:p>
          <w:p w14:paraId="5E53D426" w14:textId="0AF76ABC" w:rsidR="0082405B" w:rsidRPr="001E3729" w:rsidRDefault="0082405B" w:rsidP="00EA5103">
            <w:pPr>
              <w:pStyle w:val="Akapitzlist"/>
              <w:numPr>
                <w:ilvl w:val="0"/>
                <w:numId w:val="17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>SPIS ZAWARTOŚCI</w:t>
            </w:r>
          </w:p>
          <w:p w14:paraId="0A7C76F4" w14:textId="77777777" w:rsidR="00A837D1" w:rsidRPr="001E3729" w:rsidRDefault="00A837D1" w:rsidP="00EA5103">
            <w:pPr>
              <w:pStyle w:val="Akapitzlist"/>
              <w:numPr>
                <w:ilvl w:val="0"/>
                <w:numId w:val="17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>OŚWIADCZENIA PROJEKTANTÓW I SPRAWDZAJĄCYCH</w:t>
            </w:r>
          </w:p>
          <w:p w14:paraId="63EC1D8B" w14:textId="77777777" w:rsidR="00A837D1" w:rsidRPr="001E3729" w:rsidRDefault="00A837D1" w:rsidP="00EA5103">
            <w:pPr>
              <w:pStyle w:val="Akapitzlist"/>
              <w:numPr>
                <w:ilvl w:val="0"/>
                <w:numId w:val="17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>UPRAWNIENIA, IZBY PROJEKTANTÓW I SPRAWDZAJĄCYCH</w:t>
            </w:r>
          </w:p>
          <w:p w14:paraId="73A2E069" w14:textId="47BAA4A1" w:rsidR="00935053" w:rsidRPr="001E3729" w:rsidRDefault="00A837D1" w:rsidP="002A3A3D">
            <w:pPr>
              <w:pStyle w:val="Akapitzlist"/>
              <w:numPr>
                <w:ilvl w:val="0"/>
                <w:numId w:val="17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 xml:space="preserve">PROJEKT </w:t>
            </w:r>
            <w:r w:rsidR="003D7927">
              <w:rPr>
                <w:rFonts w:ascii="Arial Narrow" w:hAnsi="Arial Narrow" w:cs="Arial"/>
                <w:b/>
                <w:sz w:val="18"/>
                <w:szCs w:val="18"/>
              </w:rPr>
              <w:t>ARCHITEKTONICZNO-BUDOWLANY</w:t>
            </w:r>
            <w:r w:rsidR="000D63D0" w:rsidRPr="001E3729">
              <w:rPr>
                <w:rFonts w:ascii="Arial Narrow" w:hAnsi="Arial Narrow" w:cs="Arial"/>
                <w:b/>
                <w:sz w:val="18"/>
                <w:szCs w:val="18"/>
              </w:rPr>
              <w:t xml:space="preserve"> (CZĘŚĆ OPISOWA)</w:t>
            </w:r>
          </w:p>
          <w:p w14:paraId="1B6746B0" w14:textId="77777777" w:rsidR="000D63D0" w:rsidRDefault="000D63D0" w:rsidP="000D63D0">
            <w:pPr>
              <w:pStyle w:val="Akapitzlist"/>
              <w:numPr>
                <w:ilvl w:val="0"/>
                <w:numId w:val="17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 xml:space="preserve">PROJEKT </w:t>
            </w:r>
            <w:r w:rsidR="003D7927">
              <w:rPr>
                <w:rFonts w:ascii="Arial Narrow" w:hAnsi="Arial Narrow" w:cs="Arial"/>
                <w:b/>
                <w:sz w:val="18"/>
                <w:szCs w:val="18"/>
              </w:rPr>
              <w:t xml:space="preserve"> ARCHITEKTONICZNO-BUDOWLANY</w:t>
            </w:r>
            <w:r w:rsidR="003D7927" w:rsidRPr="001E3729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 xml:space="preserve"> (CZĘŚĆ RYSUNKOWA)</w:t>
            </w:r>
          </w:p>
          <w:p w14:paraId="173F0AC2" w14:textId="769EB0B2" w:rsidR="003D7927" w:rsidRPr="001E3729" w:rsidRDefault="003D7927" w:rsidP="000D63D0">
            <w:pPr>
              <w:pStyle w:val="Akapitzlist"/>
              <w:numPr>
                <w:ilvl w:val="0"/>
                <w:numId w:val="17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ZAŁĄCZNIKI</w:t>
            </w:r>
          </w:p>
        </w:tc>
      </w:tr>
      <w:tr w:rsidR="00EA5103" w:rsidRPr="001E3729" w14:paraId="23F48450" w14:textId="32710EFB" w:rsidTr="001E3729">
        <w:trPr>
          <w:trHeight w:val="1472"/>
        </w:trPr>
        <w:tc>
          <w:tcPr>
            <w:tcW w:w="1526" w:type="dxa"/>
          </w:tcPr>
          <w:p w14:paraId="31A45E63" w14:textId="77777777" w:rsidR="00EA5103" w:rsidRPr="001E3729" w:rsidRDefault="00EA5103" w:rsidP="00EA5103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Inwestor/ Zleceniodawca</w:t>
            </w:r>
          </w:p>
        </w:tc>
        <w:tc>
          <w:tcPr>
            <w:tcW w:w="1581" w:type="dxa"/>
            <w:vAlign w:val="center"/>
          </w:tcPr>
          <w:p w14:paraId="78BDC9D2" w14:textId="0EA7BDC7" w:rsidR="0005283E" w:rsidRPr="001E3729" w:rsidRDefault="00586671" w:rsidP="00EA273E">
            <w:pPr>
              <w:tabs>
                <w:tab w:val="left" w:pos="6240"/>
              </w:tabs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/>
                <w:noProof/>
                <w:sz w:val="18"/>
                <w:szCs w:val="18"/>
              </w:rPr>
              <w:drawing>
                <wp:inline distT="0" distB="0" distL="0" distR="0" wp14:anchorId="56BACB80" wp14:editId="5207C1EF">
                  <wp:extent cx="628650" cy="762000"/>
                  <wp:effectExtent l="0" t="0" r="0" b="0"/>
                  <wp:docPr id="4" name="Obraz 4" descr="Herb Gliw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 Gliw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0" w:type="dxa"/>
            <w:gridSpan w:val="2"/>
            <w:vAlign w:val="center"/>
          </w:tcPr>
          <w:p w14:paraId="67EB1740" w14:textId="77777777" w:rsidR="00A80E96" w:rsidRPr="001E3729" w:rsidRDefault="00A80E96" w:rsidP="00A80E96">
            <w:pPr>
              <w:spacing w:line="360" w:lineRule="auto"/>
              <w:jc w:val="center"/>
              <w:rPr>
                <w:rFonts w:ascii="Arial Narrow" w:hAnsi="Arial Narrow" w:cs="Calibri"/>
                <w:b/>
              </w:rPr>
            </w:pPr>
            <w:r w:rsidRPr="001E3729">
              <w:rPr>
                <w:rFonts w:ascii="Arial Narrow" w:hAnsi="Arial Narrow" w:cs="Calibri"/>
                <w:b/>
              </w:rPr>
              <w:t xml:space="preserve">Zarząd </w:t>
            </w:r>
            <w:r>
              <w:rPr>
                <w:rFonts w:ascii="Arial Narrow" w:hAnsi="Arial Narrow" w:cs="Calibri"/>
                <w:b/>
              </w:rPr>
              <w:t xml:space="preserve">Dróg </w:t>
            </w:r>
            <w:r w:rsidRPr="001E3729">
              <w:rPr>
                <w:rFonts w:ascii="Arial Narrow" w:hAnsi="Arial Narrow" w:cs="Calibri"/>
                <w:b/>
              </w:rPr>
              <w:t>Powiat</w:t>
            </w:r>
            <w:r>
              <w:rPr>
                <w:rFonts w:ascii="Arial Narrow" w:hAnsi="Arial Narrow" w:cs="Calibri"/>
                <w:b/>
              </w:rPr>
              <w:t>owych w Gliwicach</w:t>
            </w:r>
          </w:p>
          <w:p w14:paraId="1BB1F5BB" w14:textId="77777777" w:rsidR="00586671" w:rsidRPr="001E3729" w:rsidRDefault="00586671" w:rsidP="001E3729">
            <w:pPr>
              <w:spacing w:line="360" w:lineRule="auto"/>
              <w:jc w:val="center"/>
              <w:rPr>
                <w:rFonts w:ascii="Arial Narrow" w:hAnsi="Arial Narrow" w:cs="Calibri"/>
                <w:b/>
              </w:rPr>
            </w:pPr>
            <w:r w:rsidRPr="001E3729">
              <w:rPr>
                <w:rFonts w:ascii="Arial Narrow" w:hAnsi="Arial Narrow" w:cs="Calibri"/>
                <w:b/>
              </w:rPr>
              <w:t>ul. Zygmunta Starego 17</w:t>
            </w:r>
          </w:p>
          <w:p w14:paraId="3658732C" w14:textId="152CC055" w:rsidR="00EA5103" w:rsidRPr="001E3729" w:rsidRDefault="00586671" w:rsidP="001E3729">
            <w:pPr>
              <w:tabs>
                <w:tab w:val="left" w:pos="6240"/>
              </w:tabs>
              <w:spacing w:line="36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/>
              </w:rPr>
              <w:t>44-100 Gliwice</w:t>
            </w:r>
          </w:p>
        </w:tc>
      </w:tr>
      <w:tr w:rsidR="00724C7D" w:rsidRPr="001E3729" w14:paraId="237B3FA3" w14:textId="77777777" w:rsidTr="0005283E">
        <w:trPr>
          <w:trHeight w:val="404"/>
        </w:trPr>
        <w:tc>
          <w:tcPr>
            <w:tcW w:w="1526" w:type="dxa"/>
          </w:tcPr>
          <w:p w14:paraId="32BE8329" w14:textId="5C5C9A02" w:rsidR="00724C7D" w:rsidRPr="001E3729" w:rsidRDefault="00724C7D" w:rsidP="00EA5103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Data opracowania</w:t>
            </w:r>
          </w:p>
        </w:tc>
        <w:tc>
          <w:tcPr>
            <w:tcW w:w="8221" w:type="dxa"/>
            <w:gridSpan w:val="3"/>
            <w:vAlign w:val="center"/>
          </w:tcPr>
          <w:p w14:paraId="7C31F46F" w14:textId="302225BD" w:rsidR="00724C7D" w:rsidRPr="001E3729" w:rsidRDefault="00724C7D" w:rsidP="00586671">
            <w:pPr>
              <w:tabs>
                <w:tab w:val="left" w:pos="6240"/>
              </w:tabs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bCs/>
                <w:sz w:val="18"/>
                <w:szCs w:val="18"/>
              </w:rPr>
              <w:t xml:space="preserve">KATOWICE; </w:t>
            </w:r>
            <w:r w:rsidR="00586671" w:rsidRPr="001E3729">
              <w:rPr>
                <w:rFonts w:ascii="Arial Narrow" w:hAnsi="Arial Narrow" w:cs="Arial"/>
                <w:bCs/>
                <w:sz w:val="18"/>
                <w:szCs w:val="18"/>
              </w:rPr>
              <w:t>STYCZEŃ</w:t>
            </w:r>
            <w:r w:rsidRPr="001E3729">
              <w:rPr>
                <w:rFonts w:ascii="Arial Narrow" w:hAnsi="Arial Narrow" w:cs="Arial"/>
                <w:bCs/>
                <w:sz w:val="18"/>
                <w:szCs w:val="18"/>
              </w:rPr>
              <w:t xml:space="preserve"> 202</w:t>
            </w:r>
            <w:r w:rsidR="00586671" w:rsidRPr="001E3729">
              <w:rPr>
                <w:rFonts w:ascii="Arial Narrow" w:hAnsi="Arial Narrow" w:cs="Arial"/>
                <w:bCs/>
                <w:sz w:val="18"/>
                <w:szCs w:val="18"/>
              </w:rPr>
              <w:t>5</w:t>
            </w:r>
          </w:p>
        </w:tc>
      </w:tr>
    </w:tbl>
    <w:p w14:paraId="7684C7C0" w14:textId="48018DE1" w:rsidR="005B6441" w:rsidRDefault="005B6441">
      <w:pPr>
        <w:rPr>
          <w:rFonts w:ascii="Arial Narrow" w:hAnsi="Arial Narrow"/>
          <w:sz w:val="18"/>
          <w:szCs w:val="18"/>
        </w:rPr>
      </w:pPr>
    </w:p>
    <w:p w14:paraId="50C46586" w14:textId="77777777" w:rsidR="005D7FDA" w:rsidRPr="002D6A8E" w:rsidRDefault="005D7FDA">
      <w:pPr>
        <w:rPr>
          <w:rFonts w:ascii="Arial Narrow" w:hAnsi="Arial Narrow"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1794"/>
        <w:gridCol w:w="1984"/>
        <w:gridCol w:w="1701"/>
        <w:gridCol w:w="3827"/>
      </w:tblGrid>
      <w:tr w:rsidR="00EA5103" w:rsidRPr="002D6A8E" w14:paraId="3CA1B428" w14:textId="77777777" w:rsidTr="00724C7D">
        <w:tc>
          <w:tcPr>
            <w:tcW w:w="441" w:type="dxa"/>
          </w:tcPr>
          <w:p w14:paraId="0A1EE479" w14:textId="77777777" w:rsidR="00EA5103" w:rsidRPr="002D6A8E" w:rsidRDefault="00EA5103" w:rsidP="004D2D1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794" w:type="dxa"/>
            <w:vAlign w:val="center"/>
          </w:tcPr>
          <w:p w14:paraId="5E2FBABD" w14:textId="77777777" w:rsidR="00EA5103" w:rsidRPr="002D6A8E" w:rsidRDefault="00EA5103" w:rsidP="004D2D1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D6A8E">
              <w:rPr>
                <w:rFonts w:ascii="Arial Narrow" w:hAnsi="Arial Narrow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984" w:type="dxa"/>
            <w:vAlign w:val="center"/>
          </w:tcPr>
          <w:p w14:paraId="681BDB1F" w14:textId="77777777" w:rsidR="00EA5103" w:rsidRPr="002D6A8E" w:rsidRDefault="00EA5103" w:rsidP="004D2D1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D6A8E">
              <w:rPr>
                <w:rFonts w:ascii="Arial Narrow" w:hAnsi="Arial Narrow" w:cs="Arial"/>
                <w:b/>
                <w:sz w:val="18"/>
                <w:szCs w:val="18"/>
              </w:rPr>
              <w:t>Nr uprawnień</w:t>
            </w:r>
          </w:p>
        </w:tc>
        <w:tc>
          <w:tcPr>
            <w:tcW w:w="1701" w:type="dxa"/>
            <w:vAlign w:val="center"/>
          </w:tcPr>
          <w:p w14:paraId="0FB214C6" w14:textId="77777777" w:rsidR="00EA5103" w:rsidRPr="002D6A8E" w:rsidRDefault="00EA5103" w:rsidP="004D2D1C">
            <w:pPr>
              <w:snapToGrid w:val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D6A8E">
              <w:rPr>
                <w:rFonts w:ascii="Arial Narrow" w:hAnsi="Arial Narrow" w:cs="Arial"/>
                <w:b/>
                <w:sz w:val="18"/>
                <w:szCs w:val="18"/>
              </w:rPr>
              <w:t>Specjalność</w:t>
            </w:r>
          </w:p>
        </w:tc>
        <w:tc>
          <w:tcPr>
            <w:tcW w:w="3827" w:type="dxa"/>
            <w:vAlign w:val="center"/>
          </w:tcPr>
          <w:p w14:paraId="7AEBA18E" w14:textId="77777777" w:rsidR="00EA5103" w:rsidRPr="002D6A8E" w:rsidRDefault="00EA5103" w:rsidP="004D2D1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D6A8E">
              <w:rPr>
                <w:rFonts w:ascii="Arial Narrow" w:hAnsi="Arial Narrow" w:cs="Arial"/>
                <w:b/>
                <w:sz w:val="18"/>
                <w:szCs w:val="18"/>
              </w:rPr>
              <w:t>Podpis</w:t>
            </w:r>
          </w:p>
        </w:tc>
      </w:tr>
      <w:tr w:rsidR="00586671" w:rsidRPr="002D6A8E" w14:paraId="0D108B85" w14:textId="77777777" w:rsidTr="00724C7D">
        <w:trPr>
          <w:cantSplit/>
          <w:trHeight w:val="918"/>
        </w:trPr>
        <w:tc>
          <w:tcPr>
            <w:tcW w:w="441" w:type="dxa"/>
            <w:textDirection w:val="btLr"/>
            <w:vAlign w:val="bottom"/>
          </w:tcPr>
          <w:p w14:paraId="228927D8" w14:textId="77777777" w:rsidR="00586671" w:rsidRPr="002D6A8E" w:rsidRDefault="00586671" w:rsidP="006B6892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D6A8E">
              <w:rPr>
                <w:rFonts w:ascii="Arial Narrow" w:hAnsi="Arial Narrow" w:cs="Arial"/>
                <w:sz w:val="12"/>
                <w:szCs w:val="12"/>
              </w:rPr>
              <w:t>PROJEKTANT</w:t>
            </w:r>
          </w:p>
        </w:tc>
        <w:tc>
          <w:tcPr>
            <w:tcW w:w="1794" w:type="dxa"/>
            <w:vAlign w:val="center"/>
          </w:tcPr>
          <w:p w14:paraId="190A0E3F" w14:textId="77777777" w:rsidR="00586671" w:rsidRPr="002D6A8E" w:rsidRDefault="00586671" w:rsidP="00586671">
            <w:pPr>
              <w:rPr>
                <w:rFonts w:ascii="Arial Narrow" w:hAnsi="Arial Narrow"/>
                <w:sz w:val="18"/>
                <w:szCs w:val="18"/>
              </w:rPr>
            </w:pPr>
            <w:r w:rsidRPr="002D6A8E">
              <w:rPr>
                <w:rFonts w:ascii="Arial Narrow" w:hAnsi="Arial Narrow"/>
                <w:sz w:val="18"/>
                <w:szCs w:val="18"/>
              </w:rPr>
              <w:t>mgr inż. Grzegorz</w:t>
            </w:r>
          </w:p>
          <w:p w14:paraId="23AAC06D" w14:textId="31D137F7" w:rsidR="00586671" w:rsidRPr="002D6A8E" w:rsidRDefault="00586671" w:rsidP="006B6892">
            <w:pPr>
              <w:rPr>
                <w:rFonts w:ascii="Arial Narrow" w:hAnsi="Arial Narrow"/>
                <w:sz w:val="18"/>
                <w:szCs w:val="18"/>
              </w:rPr>
            </w:pPr>
            <w:r w:rsidRPr="002D6A8E">
              <w:rPr>
                <w:rFonts w:ascii="Arial Narrow" w:hAnsi="Arial Narrow"/>
                <w:sz w:val="18"/>
                <w:szCs w:val="18"/>
              </w:rPr>
              <w:t>DURCZYŃSKI</w:t>
            </w:r>
          </w:p>
        </w:tc>
        <w:tc>
          <w:tcPr>
            <w:tcW w:w="1984" w:type="dxa"/>
            <w:vAlign w:val="center"/>
          </w:tcPr>
          <w:p w14:paraId="68A4C9E6" w14:textId="7EC7CC63" w:rsidR="00586671" w:rsidRPr="002D6A8E" w:rsidRDefault="00586671" w:rsidP="006B689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D6A8E">
              <w:rPr>
                <w:rFonts w:ascii="Arial Narrow" w:hAnsi="Arial Narrow" w:cs="Arial"/>
                <w:color w:val="000000"/>
                <w:sz w:val="18"/>
                <w:szCs w:val="18"/>
              </w:rPr>
              <w:t>SLK/OKK/7131/5217/13</w:t>
            </w:r>
          </w:p>
        </w:tc>
        <w:tc>
          <w:tcPr>
            <w:tcW w:w="1701" w:type="dxa"/>
            <w:vAlign w:val="center"/>
          </w:tcPr>
          <w:p w14:paraId="14E26528" w14:textId="58A573D1" w:rsidR="00586671" w:rsidRPr="002D6A8E" w:rsidRDefault="00586671" w:rsidP="006B689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D6A8E">
              <w:rPr>
                <w:rFonts w:ascii="Arial Narrow" w:hAnsi="Arial Narrow"/>
                <w:sz w:val="18"/>
                <w:szCs w:val="18"/>
              </w:rPr>
              <w:t>drogowa</w:t>
            </w:r>
          </w:p>
        </w:tc>
        <w:tc>
          <w:tcPr>
            <w:tcW w:w="3827" w:type="dxa"/>
            <w:vAlign w:val="center"/>
          </w:tcPr>
          <w:p w14:paraId="1FDD6FA3" w14:textId="3CB20E3C" w:rsidR="00586671" w:rsidRPr="002D6A8E" w:rsidRDefault="00586671" w:rsidP="006B6892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86671" w:rsidRPr="00EA5103" w14:paraId="6ECEA14B" w14:textId="77777777" w:rsidTr="00724C7D">
        <w:trPr>
          <w:cantSplit/>
          <w:trHeight w:val="918"/>
        </w:trPr>
        <w:tc>
          <w:tcPr>
            <w:tcW w:w="441" w:type="dxa"/>
            <w:textDirection w:val="btLr"/>
            <w:vAlign w:val="bottom"/>
          </w:tcPr>
          <w:p w14:paraId="4306BF0B" w14:textId="14664663" w:rsidR="00586671" w:rsidRPr="002D6A8E" w:rsidRDefault="00586671" w:rsidP="006B6892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D6A8E">
              <w:rPr>
                <w:rFonts w:ascii="Arial Narrow" w:hAnsi="Arial Narrow" w:cs="Arial"/>
                <w:sz w:val="12"/>
                <w:szCs w:val="12"/>
              </w:rPr>
              <w:t>SPRAWDZAJĄCY</w:t>
            </w:r>
          </w:p>
        </w:tc>
        <w:tc>
          <w:tcPr>
            <w:tcW w:w="1794" w:type="dxa"/>
            <w:vAlign w:val="center"/>
          </w:tcPr>
          <w:p w14:paraId="74DBD50C" w14:textId="676D24CE" w:rsidR="00586671" w:rsidRPr="002D6A8E" w:rsidRDefault="00586671" w:rsidP="006B6892">
            <w:pPr>
              <w:rPr>
                <w:rFonts w:ascii="Arial Narrow" w:hAnsi="Arial Narrow"/>
                <w:sz w:val="18"/>
                <w:szCs w:val="18"/>
              </w:rPr>
            </w:pPr>
            <w:r w:rsidRPr="002D6A8E">
              <w:rPr>
                <w:rFonts w:ascii="Arial Narrow" w:hAnsi="Arial Narrow"/>
                <w:sz w:val="18"/>
                <w:szCs w:val="18"/>
              </w:rPr>
              <w:t>mgr inż. Damian JASTRZĘBSKI</w:t>
            </w:r>
          </w:p>
        </w:tc>
        <w:tc>
          <w:tcPr>
            <w:tcW w:w="1984" w:type="dxa"/>
            <w:vAlign w:val="center"/>
          </w:tcPr>
          <w:p w14:paraId="30891536" w14:textId="6129EC11" w:rsidR="00586671" w:rsidRPr="002D6A8E" w:rsidRDefault="00586671" w:rsidP="006B6892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2D6A8E">
              <w:rPr>
                <w:rFonts w:ascii="Arial Narrow" w:hAnsi="Arial Narrow"/>
                <w:sz w:val="18"/>
                <w:szCs w:val="18"/>
              </w:rPr>
              <w:t>AG.II.4/2/7342/86/99</w:t>
            </w:r>
          </w:p>
        </w:tc>
        <w:tc>
          <w:tcPr>
            <w:tcW w:w="1701" w:type="dxa"/>
            <w:vAlign w:val="center"/>
          </w:tcPr>
          <w:p w14:paraId="20524456" w14:textId="77777777" w:rsidR="00586671" w:rsidRDefault="00586671" w:rsidP="00586671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D6A8E">
              <w:rPr>
                <w:rFonts w:ascii="Arial Narrow" w:hAnsi="Arial Narrow"/>
                <w:sz w:val="18"/>
                <w:szCs w:val="18"/>
              </w:rPr>
              <w:t>konstrukcyjno-budowlana</w:t>
            </w:r>
          </w:p>
          <w:p w14:paraId="15FF892B" w14:textId="0F1449E6" w:rsidR="00586671" w:rsidRPr="002D6A8E" w:rsidRDefault="00586671" w:rsidP="006B689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(zawiera drogowe)</w:t>
            </w:r>
          </w:p>
        </w:tc>
        <w:tc>
          <w:tcPr>
            <w:tcW w:w="3827" w:type="dxa"/>
            <w:vAlign w:val="center"/>
          </w:tcPr>
          <w:p w14:paraId="073DF437" w14:textId="77777777" w:rsidR="00586671" w:rsidRPr="00EA5103" w:rsidRDefault="00586671" w:rsidP="006B6892">
            <w:pPr>
              <w:rPr>
                <w:rFonts w:ascii="Arial Narrow" w:hAnsi="Arial Narrow"/>
                <w:noProof/>
                <w:sz w:val="18"/>
                <w:szCs w:val="18"/>
              </w:rPr>
            </w:pPr>
          </w:p>
        </w:tc>
      </w:tr>
      <w:tr w:rsidR="002E11AF" w:rsidRPr="00EA5103" w14:paraId="062F416D" w14:textId="77777777" w:rsidTr="00724C7D">
        <w:trPr>
          <w:cantSplit/>
          <w:trHeight w:val="918"/>
        </w:trPr>
        <w:tc>
          <w:tcPr>
            <w:tcW w:w="441" w:type="dxa"/>
            <w:textDirection w:val="btLr"/>
            <w:vAlign w:val="bottom"/>
          </w:tcPr>
          <w:p w14:paraId="474F84F3" w14:textId="6831AF3D" w:rsidR="002E11AF" w:rsidRPr="002D6A8E" w:rsidRDefault="002E11AF" w:rsidP="006B6892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D6A8E">
              <w:rPr>
                <w:rFonts w:ascii="Arial Narrow" w:hAnsi="Arial Narrow" w:cs="Arial"/>
                <w:sz w:val="12"/>
                <w:szCs w:val="12"/>
              </w:rPr>
              <w:t>PROJEKTANT</w:t>
            </w:r>
          </w:p>
        </w:tc>
        <w:tc>
          <w:tcPr>
            <w:tcW w:w="1794" w:type="dxa"/>
            <w:vAlign w:val="center"/>
          </w:tcPr>
          <w:p w14:paraId="50AC3079" w14:textId="551C9738" w:rsidR="002E11AF" w:rsidRPr="002D6A8E" w:rsidRDefault="002E11AF" w:rsidP="006B6892">
            <w:pPr>
              <w:rPr>
                <w:rFonts w:ascii="Arial Narrow" w:hAnsi="Arial Narrow"/>
                <w:sz w:val="18"/>
                <w:szCs w:val="18"/>
              </w:rPr>
            </w:pPr>
            <w:r w:rsidRPr="003F13A3">
              <w:rPr>
                <w:rFonts w:ascii="Arial Narrow" w:eastAsia="Arial" w:hAnsi="Arial Narrow" w:cs="Arial"/>
                <w:sz w:val="18"/>
                <w:szCs w:val="18"/>
              </w:rPr>
              <w:t>mgr inż. Paweł ELIASZ</w:t>
            </w:r>
          </w:p>
        </w:tc>
        <w:tc>
          <w:tcPr>
            <w:tcW w:w="1984" w:type="dxa"/>
            <w:vAlign w:val="center"/>
          </w:tcPr>
          <w:p w14:paraId="44E213F0" w14:textId="77777777" w:rsidR="002E11AF" w:rsidRPr="003F13A3" w:rsidRDefault="002E11AF" w:rsidP="00E41BAE">
            <w:pPr>
              <w:snapToGrid w:val="0"/>
              <w:jc w:val="center"/>
              <w:rPr>
                <w:rFonts w:ascii="Arial Narrow" w:eastAsia="Arial" w:hAnsi="Arial Narrow" w:cs="Arial"/>
                <w:sz w:val="18"/>
                <w:szCs w:val="18"/>
              </w:rPr>
            </w:pPr>
          </w:p>
          <w:p w14:paraId="3023BACD" w14:textId="77777777" w:rsidR="002E11AF" w:rsidRPr="003F13A3" w:rsidRDefault="002E11AF" w:rsidP="00E41BAE">
            <w:pPr>
              <w:snapToGrid w:val="0"/>
              <w:jc w:val="center"/>
              <w:rPr>
                <w:rFonts w:ascii="Arial Narrow" w:eastAsia="Arial" w:hAnsi="Arial Narrow" w:cs="Arial"/>
                <w:sz w:val="18"/>
                <w:szCs w:val="18"/>
              </w:rPr>
            </w:pPr>
            <w:r w:rsidRPr="003F13A3">
              <w:rPr>
                <w:rFonts w:ascii="Arial Narrow" w:eastAsia="Arial" w:hAnsi="Arial Narrow" w:cs="Arial"/>
                <w:sz w:val="18"/>
                <w:szCs w:val="18"/>
              </w:rPr>
              <w:t>SLK/0517/</w:t>
            </w:r>
            <w:proofErr w:type="spellStart"/>
            <w:r w:rsidRPr="003F13A3">
              <w:rPr>
                <w:rFonts w:ascii="Arial Narrow" w:eastAsia="Arial" w:hAnsi="Arial Narrow" w:cs="Arial"/>
                <w:sz w:val="18"/>
                <w:szCs w:val="18"/>
              </w:rPr>
              <w:t>PWBKb</w:t>
            </w:r>
            <w:proofErr w:type="spellEnd"/>
            <w:r w:rsidRPr="003F13A3">
              <w:rPr>
                <w:rFonts w:ascii="Arial Narrow" w:eastAsia="Arial" w:hAnsi="Arial Narrow" w:cs="Arial"/>
                <w:sz w:val="18"/>
                <w:szCs w:val="18"/>
              </w:rPr>
              <w:t>/23</w:t>
            </w:r>
          </w:p>
          <w:p w14:paraId="78CC75C2" w14:textId="77777777" w:rsidR="002E11AF" w:rsidRPr="002D6A8E" w:rsidRDefault="002E11AF" w:rsidP="006B689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6CE9194" w14:textId="65C2116E" w:rsidR="002E11AF" w:rsidRPr="002D6A8E" w:rsidRDefault="002E11AF" w:rsidP="00586671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F13A3">
              <w:rPr>
                <w:rFonts w:ascii="Arial Narrow" w:hAnsi="Arial Narrow" w:cs="Arial"/>
                <w:sz w:val="18"/>
                <w:szCs w:val="18"/>
              </w:rPr>
              <w:t>konstrukcyjno - budowlana</w:t>
            </w:r>
          </w:p>
        </w:tc>
        <w:tc>
          <w:tcPr>
            <w:tcW w:w="3827" w:type="dxa"/>
            <w:vAlign w:val="center"/>
          </w:tcPr>
          <w:p w14:paraId="4DB3CF94" w14:textId="77777777" w:rsidR="002E11AF" w:rsidRPr="00EA5103" w:rsidRDefault="002E11AF" w:rsidP="006B6892">
            <w:pPr>
              <w:rPr>
                <w:rFonts w:ascii="Arial Narrow" w:hAnsi="Arial Narrow"/>
                <w:noProof/>
                <w:sz w:val="18"/>
                <w:szCs w:val="18"/>
              </w:rPr>
            </w:pPr>
          </w:p>
        </w:tc>
      </w:tr>
      <w:tr w:rsidR="00EA5103" w:rsidRPr="00EA5103" w14:paraId="78BDAAF8" w14:textId="77777777" w:rsidTr="00724C7D">
        <w:trPr>
          <w:cantSplit/>
          <w:trHeight w:val="91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16076F2C" w14:textId="77777777" w:rsidR="00EA5103" w:rsidRPr="00EA5103" w:rsidRDefault="00EA5103" w:rsidP="004D2D1C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A5103">
              <w:rPr>
                <w:rFonts w:ascii="Arial Narrow" w:hAnsi="Arial Narrow" w:cs="Arial"/>
                <w:sz w:val="12"/>
                <w:szCs w:val="12"/>
              </w:rPr>
              <w:t>PROJEKTANT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B1A5" w14:textId="77777777" w:rsidR="00EA5103" w:rsidRPr="00EA5103" w:rsidRDefault="00EA5103" w:rsidP="007B5ADE">
            <w:pPr>
              <w:overflowPunct/>
              <w:autoSpaceDE/>
              <w:autoSpaceDN/>
              <w:adjustRightInd/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</w:pPr>
            <w:r w:rsidRPr="00EA5103"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  <w:t>inż. Leonard</w:t>
            </w:r>
          </w:p>
          <w:p w14:paraId="6AEBC56E" w14:textId="77777777" w:rsidR="00EA5103" w:rsidRPr="00EA5103" w:rsidRDefault="00EA5103" w:rsidP="007B5ADE">
            <w:pPr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  <w:t>KUSZ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F988" w14:textId="75B0CE5B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  <w:t>74/</w:t>
            </w:r>
            <w:r w:rsidRPr="00EA273E"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  <w:t>80</w:t>
            </w:r>
            <w:r w:rsidR="006548CF" w:rsidRPr="00EA273E"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  <w:t xml:space="preserve"> i 1649/94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B7E3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instalacyjno-</w:t>
            </w:r>
          </w:p>
          <w:p w14:paraId="25716572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inżynieryjna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64A5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6C494445" w14:textId="20D3CB60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0" w:name="_GoBack"/>
            <w:bookmarkEnd w:id="0"/>
          </w:p>
          <w:p w14:paraId="782DE6E1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5A834367" w14:textId="2BA4CC95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A5103" w:rsidRPr="00EA5103" w14:paraId="59A24A37" w14:textId="77777777" w:rsidTr="00724C7D">
        <w:trPr>
          <w:cantSplit/>
          <w:trHeight w:val="91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1F54E328" w14:textId="77777777" w:rsidR="00EA5103" w:rsidRPr="00EA5103" w:rsidRDefault="00EA5103" w:rsidP="004D2D1C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A5103">
              <w:rPr>
                <w:rFonts w:ascii="Arial Narrow" w:hAnsi="Arial Narrow" w:cs="Arial"/>
                <w:sz w:val="12"/>
                <w:szCs w:val="12"/>
              </w:rPr>
              <w:t>SPRAWDZAJĄCY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4123" w14:textId="77777777" w:rsidR="00EA5103" w:rsidRPr="00EA5103" w:rsidRDefault="00EA5103" w:rsidP="007B5ADE">
            <w:pPr>
              <w:overflowPunct/>
              <w:autoSpaceDE/>
              <w:autoSpaceDN/>
              <w:adjustRightInd/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</w:pPr>
            <w:proofErr w:type="spellStart"/>
            <w:r w:rsidRPr="00EA5103"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  <w:t>tech</w:t>
            </w:r>
            <w:proofErr w:type="spellEnd"/>
            <w:r w:rsidRPr="00EA5103"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  <w:t>. Tadeusz</w:t>
            </w:r>
          </w:p>
          <w:p w14:paraId="5D1E99C1" w14:textId="77777777" w:rsidR="00EA5103" w:rsidRPr="00EA5103" w:rsidRDefault="00EA5103" w:rsidP="007B5ADE">
            <w:pPr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  <w:t>SZCZUREK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6A3C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  <w:t>349/91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79EF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instalacyjno-</w:t>
            </w:r>
          </w:p>
          <w:p w14:paraId="2A0F7C4C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inżynieryjna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490D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64B95DE7" w14:textId="13FF511C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44D74CF4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04FC2EF6" w14:textId="522B5DC6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A5103" w:rsidRPr="00EA5103" w14:paraId="6F70C4C1" w14:textId="77777777" w:rsidTr="00724C7D">
        <w:trPr>
          <w:cantSplit/>
          <w:trHeight w:val="91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4205F852" w14:textId="77777777" w:rsidR="00EA5103" w:rsidRPr="00EA5103" w:rsidRDefault="00EA5103" w:rsidP="004D2D1C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A5103">
              <w:rPr>
                <w:rFonts w:ascii="Arial Narrow" w:hAnsi="Arial Narrow" w:cs="Arial"/>
                <w:sz w:val="12"/>
                <w:szCs w:val="12"/>
              </w:rPr>
              <w:t>PROJEKTANT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418B" w14:textId="77777777" w:rsidR="00EA5103" w:rsidRPr="00EA5103" w:rsidRDefault="00EA5103" w:rsidP="004D2D1C">
            <w:pPr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mgr inż. Janusz KRASZYNA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76F1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53/89EL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E8B9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elektryczna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6476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5858D111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05DB8F86" w14:textId="6F6EAF0C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4562840D" w14:textId="12B005CF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A5103" w:rsidRPr="00EA5103" w14:paraId="1DD6C2BA" w14:textId="77777777" w:rsidTr="00724C7D">
        <w:trPr>
          <w:cantSplit/>
          <w:trHeight w:val="91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54391EBE" w14:textId="77777777" w:rsidR="00EA5103" w:rsidRPr="00EA5103" w:rsidRDefault="00EA5103" w:rsidP="004D2D1C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A5103">
              <w:rPr>
                <w:rFonts w:ascii="Arial Narrow" w:hAnsi="Arial Narrow" w:cs="Arial"/>
                <w:sz w:val="12"/>
                <w:szCs w:val="12"/>
              </w:rPr>
              <w:t>SPRAWDZAJĄCY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37F7" w14:textId="77777777" w:rsidR="00EA5103" w:rsidRPr="00EA5103" w:rsidRDefault="00EA5103" w:rsidP="004D2D1C">
            <w:pPr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mgr inż. Jadwiga KRASZYNA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C982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531/89EL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64B5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elektryczna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68B0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17D5D97C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365FA22E" w14:textId="77777777" w:rsidR="00EA5103" w:rsidRPr="00EA5103" w:rsidRDefault="00EA5103" w:rsidP="009D64FD">
            <w:pPr>
              <w:rPr>
                <w:rFonts w:ascii="Arial Narrow" w:hAnsi="Arial Narrow"/>
                <w:sz w:val="18"/>
                <w:szCs w:val="18"/>
              </w:rPr>
            </w:pPr>
          </w:p>
          <w:p w14:paraId="6EE68DB1" w14:textId="02051AFB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A273E" w:rsidRPr="00EA5103" w14:paraId="0FB4F6EB" w14:textId="77777777" w:rsidTr="00724C7D">
        <w:trPr>
          <w:cantSplit/>
          <w:trHeight w:val="91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3095D5E2" w14:textId="459CED8C" w:rsidR="00EA273E" w:rsidRPr="00EA5103" w:rsidRDefault="00EA273E" w:rsidP="004D2D1C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A5103">
              <w:rPr>
                <w:rFonts w:ascii="Arial Narrow" w:hAnsi="Arial Narrow" w:cs="Arial"/>
                <w:sz w:val="12"/>
                <w:szCs w:val="12"/>
              </w:rPr>
              <w:t>PROJEKTANT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03BB" w14:textId="12D42B74" w:rsidR="00EA273E" w:rsidRPr="00560460" w:rsidRDefault="00EA273E" w:rsidP="004D2D1C">
            <w:pPr>
              <w:rPr>
                <w:rFonts w:ascii="Arial Narrow" w:hAnsi="Arial Narrow"/>
                <w:sz w:val="18"/>
                <w:szCs w:val="18"/>
              </w:rPr>
            </w:pPr>
            <w:r w:rsidRPr="00560460">
              <w:rPr>
                <w:rFonts w:ascii="Arial Narrow" w:hAnsi="Arial Narrow" w:cs="Arial"/>
                <w:kern w:val="1"/>
                <w:sz w:val="18"/>
                <w:szCs w:val="18"/>
                <w:lang w:eastAsia="en-US"/>
              </w:rPr>
              <w:t>mgr inż. Tomasz KMITA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2BD3" w14:textId="7093CDCA" w:rsidR="00EA273E" w:rsidRPr="00560460" w:rsidRDefault="00EA273E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60460">
              <w:rPr>
                <w:rFonts w:ascii="Arial Narrow" w:hAnsi="Arial Narrow" w:cs="Arial"/>
                <w:kern w:val="1"/>
                <w:sz w:val="18"/>
                <w:szCs w:val="18"/>
                <w:lang w:eastAsia="en-US"/>
              </w:rPr>
              <w:t>DT-WBT/02375/02/U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001D" w14:textId="714AB79D" w:rsidR="00EA273E" w:rsidRPr="00560460" w:rsidRDefault="00EA273E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60460">
              <w:rPr>
                <w:rFonts w:ascii="Arial Narrow" w:hAnsi="Arial Narrow" w:cs="Arial"/>
                <w:kern w:val="1"/>
                <w:sz w:val="18"/>
                <w:szCs w:val="18"/>
                <w:lang w:eastAsia="en-US"/>
              </w:rPr>
              <w:t>telekomunikacyjna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36CC" w14:textId="77777777" w:rsidR="00EA273E" w:rsidRPr="00EA5103" w:rsidRDefault="00EA273E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0C9E92B5" w14:textId="77777777" w:rsidR="00F012CE" w:rsidRPr="00EA5103" w:rsidRDefault="00F012CE" w:rsidP="00D60B50">
      <w:pPr>
        <w:spacing w:line="360" w:lineRule="auto"/>
        <w:jc w:val="both"/>
        <w:rPr>
          <w:rFonts w:ascii="Arial Narrow" w:hAnsi="Arial Narrow" w:cs="Arial"/>
          <w:b/>
          <w:sz w:val="18"/>
          <w:szCs w:val="18"/>
        </w:rPr>
      </w:pPr>
    </w:p>
    <w:sectPr w:rsidR="00F012CE" w:rsidRPr="00EA5103" w:rsidSect="00D40F91">
      <w:head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4B6CA" w14:textId="77777777" w:rsidR="00586671" w:rsidRDefault="00586671">
      <w:r>
        <w:separator/>
      </w:r>
    </w:p>
  </w:endnote>
  <w:endnote w:type="continuationSeparator" w:id="0">
    <w:p w14:paraId="64733BB2" w14:textId="77777777" w:rsidR="00586671" w:rsidRDefault="00586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Ind w:w="-72" w:type="dxa"/>
      <w:tblBorders>
        <w:top w:val="single" w:sz="4" w:space="0" w:color="40645C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94"/>
      <w:gridCol w:w="2551"/>
      <w:gridCol w:w="2410"/>
      <w:gridCol w:w="1985"/>
    </w:tblGrid>
    <w:tr w:rsidR="00AA6F1C" w14:paraId="42152B28" w14:textId="77777777" w:rsidTr="009E5DF8">
      <w:trPr>
        <w:trHeight w:val="880"/>
      </w:trPr>
      <w:tc>
        <w:tcPr>
          <w:tcW w:w="2694" w:type="dxa"/>
        </w:tcPr>
        <w:p w14:paraId="2E998F13" w14:textId="77777777" w:rsidR="00AA6F1C" w:rsidRPr="00A4668F" w:rsidRDefault="00AA6F1C" w:rsidP="009E5DF8">
          <w:pPr>
            <w:pStyle w:val="Stopka"/>
            <w:rPr>
              <w:noProof/>
              <w:color w:val="40645C"/>
              <w:sz w:val="14"/>
              <w:szCs w:val="16"/>
            </w:rPr>
          </w:pPr>
          <w:r w:rsidRPr="00A4668F">
            <w:rPr>
              <w:rFonts w:ascii="Calibri" w:hAnsi="Calibri" w:cs="Calibri"/>
              <w:b/>
              <w:i/>
              <w:color w:val="40645C"/>
              <w:sz w:val="14"/>
            </w:rPr>
            <w:t xml:space="preserve">Adres siedziby: </w:t>
          </w:r>
        </w:p>
        <w:p w14:paraId="54128DB0" w14:textId="77777777" w:rsidR="00AA6F1C" w:rsidRPr="00A4668F" w:rsidRDefault="00AA6F1C" w:rsidP="009E5DF8">
          <w:pPr>
            <w:rPr>
              <w:rFonts w:ascii="Calibri" w:hAnsi="Calibri" w:cs="Calibri"/>
              <w:i/>
              <w:color w:val="40645C"/>
              <w:sz w:val="14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 xml:space="preserve">40-169 KATOWICE </w:t>
          </w:r>
        </w:p>
        <w:p w14:paraId="66D28535" w14:textId="77777777" w:rsidR="00AA6F1C" w:rsidRPr="00A4668F" w:rsidRDefault="00AA6F1C" w:rsidP="009E5DF8">
          <w:pPr>
            <w:rPr>
              <w:rFonts w:ascii="Calibri" w:hAnsi="Calibri" w:cs="Calibri"/>
              <w:i/>
              <w:color w:val="40645C"/>
              <w:sz w:val="14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 xml:space="preserve">Ul. Wierzbowa 14 </w:t>
          </w:r>
        </w:p>
        <w:p w14:paraId="354D2E27" w14:textId="77777777" w:rsidR="00AA6F1C" w:rsidRPr="00A4668F" w:rsidRDefault="00AA6F1C" w:rsidP="009E5DF8">
          <w:pPr>
            <w:rPr>
              <w:rFonts w:ascii="Calibri" w:hAnsi="Calibri" w:cs="Calibri"/>
              <w:i/>
              <w:color w:val="40645C"/>
              <w:sz w:val="14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 xml:space="preserve">Tel./fax: 32 258 90 15 </w:t>
          </w:r>
        </w:p>
        <w:p w14:paraId="6CF05738" w14:textId="77777777" w:rsidR="00AA6F1C" w:rsidRPr="00A4668F" w:rsidRDefault="00AA6F1C" w:rsidP="009E5DF8">
          <w:pPr>
            <w:rPr>
              <w:color w:val="40645C"/>
            </w:rPr>
          </w:pPr>
          <w:proofErr w:type="spellStart"/>
          <w:r w:rsidRPr="00A4668F">
            <w:rPr>
              <w:rFonts w:ascii="Calibri" w:hAnsi="Calibri" w:cs="Calibri"/>
              <w:i/>
              <w:color w:val="40645C"/>
              <w:sz w:val="14"/>
              <w:lang w:val="en-US"/>
            </w:rPr>
            <w:t>Kom</w:t>
          </w:r>
          <w:proofErr w:type="spellEnd"/>
          <w:r w:rsidRPr="00A4668F">
            <w:rPr>
              <w:rFonts w:ascii="Calibri" w:hAnsi="Calibri" w:cs="Calibri"/>
              <w:i/>
              <w:color w:val="40645C"/>
              <w:sz w:val="14"/>
              <w:lang w:val="en-US"/>
            </w:rPr>
            <w:t xml:space="preserve">: 605 245 370 </w:t>
          </w:r>
        </w:p>
      </w:tc>
      <w:tc>
        <w:tcPr>
          <w:tcW w:w="2551" w:type="dxa"/>
        </w:tcPr>
        <w:p w14:paraId="5B4F035E" w14:textId="77777777" w:rsidR="00AA6F1C" w:rsidRPr="00A4668F" w:rsidRDefault="00AA6F1C" w:rsidP="009E5DF8">
          <w:pPr>
            <w:pStyle w:val="Stopka"/>
            <w:rPr>
              <w:rFonts w:ascii="Calibri" w:hAnsi="Calibri" w:cs="Calibri"/>
              <w:i/>
              <w:color w:val="40645C"/>
              <w:sz w:val="14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 xml:space="preserve">NIP: 634-24-41-957 </w:t>
          </w:r>
        </w:p>
        <w:p w14:paraId="01410917" w14:textId="77777777" w:rsidR="00AA6F1C" w:rsidRPr="00A4668F" w:rsidRDefault="00AA6F1C" w:rsidP="009E5DF8">
          <w:pPr>
            <w:pStyle w:val="Stopka"/>
            <w:rPr>
              <w:rFonts w:ascii="Calibri" w:hAnsi="Calibri" w:cs="Calibri"/>
              <w:i/>
              <w:color w:val="40645C"/>
              <w:sz w:val="14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>REGON: 277637932</w:t>
          </w:r>
        </w:p>
        <w:p w14:paraId="370665F6" w14:textId="77777777" w:rsidR="00AA6F1C" w:rsidRDefault="00AA6F1C" w:rsidP="009E5DF8">
          <w:pPr>
            <w:pStyle w:val="Stopka"/>
            <w:rPr>
              <w:rFonts w:ascii="Calibri" w:hAnsi="Calibri" w:cs="Calibri"/>
              <w:i/>
              <w:color w:val="40645C"/>
              <w:sz w:val="14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 xml:space="preserve">KRS      0000044823 </w:t>
          </w:r>
        </w:p>
        <w:p w14:paraId="0B826776" w14:textId="77777777" w:rsidR="00AA6F1C" w:rsidRPr="00A4668F" w:rsidRDefault="00AA6F1C" w:rsidP="009E5DF8">
          <w:pPr>
            <w:pStyle w:val="Stopka"/>
            <w:rPr>
              <w:noProof/>
              <w:color w:val="40645C"/>
              <w:sz w:val="14"/>
              <w:szCs w:val="16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 xml:space="preserve">e-mail: </w:t>
          </w:r>
          <w:r w:rsidRPr="00A4668F">
            <w:rPr>
              <w:rFonts w:ascii="Calibri" w:hAnsi="Calibri" w:cs="Calibri"/>
              <w:i/>
              <w:color w:val="40645C"/>
              <w:sz w:val="14"/>
              <w:u w:val="single"/>
            </w:rPr>
            <w:t>firmaabs@gmail.com</w:t>
          </w:r>
        </w:p>
      </w:tc>
      <w:tc>
        <w:tcPr>
          <w:tcW w:w="2410" w:type="dxa"/>
        </w:tcPr>
        <w:p w14:paraId="24C7D7AF" w14:textId="77777777" w:rsidR="00AA6F1C" w:rsidRPr="00A4668F" w:rsidRDefault="00AA6F1C" w:rsidP="009E5DF8">
          <w:pPr>
            <w:pStyle w:val="Stopka"/>
            <w:rPr>
              <w:rFonts w:ascii="Calibri" w:hAnsi="Calibri" w:cs="Calibri"/>
              <w:b/>
              <w:i/>
              <w:color w:val="40645C"/>
              <w:sz w:val="14"/>
            </w:rPr>
          </w:pPr>
          <w:r w:rsidRPr="00A4668F">
            <w:rPr>
              <w:rFonts w:ascii="Calibri" w:hAnsi="Calibri" w:cs="Calibri"/>
              <w:b/>
              <w:i/>
              <w:color w:val="40645C"/>
              <w:sz w:val="14"/>
            </w:rPr>
            <w:t xml:space="preserve">Konto bankowe: </w:t>
          </w:r>
        </w:p>
        <w:p w14:paraId="21AA28CC" w14:textId="77777777" w:rsidR="00AA6F1C" w:rsidRPr="00A4668F" w:rsidRDefault="00AA6F1C" w:rsidP="009E5DF8">
          <w:pPr>
            <w:pStyle w:val="Stopka"/>
            <w:rPr>
              <w:rFonts w:ascii="Calibri" w:hAnsi="Calibri" w:cs="Calibri"/>
              <w:color w:val="40645C"/>
              <w:sz w:val="14"/>
            </w:rPr>
          </w:pPr>
          <w:r w:rsidRPr="00A4668F">
            <w:rPr>
              <w:rFonts w:ascii="Calibri" w:hAnsi="Calibri" w:cs="Calibri"/>
              <w:color w:val="40645C"/>
              <w:sz w:val="14"/>
            </w:rPr>
            <w:t xml:space="preserve">SANTANDER BANK POLSKA S.A. </w:t>
          </w:r>
        </w:p>
        <w:p w14:paraId="17EBD3E2" w14:textId="77777777" w:rsidR="00AA6F1C" w:rsidRPr="00A4668F" w:rsidRDefault="00AA6F1C" w:rsidP="009E5DF8">
          <w:pPr>
            <w:pStyle w:val="Stopka"/>
            <w:rPr>
              <w:noProof/>
              <w:color w:val="40645C"/>
              <w:sz w:val="14"/>
              <w:szCs w:val="16"/>
            </w:rPr>
          </w:pPr>
          <w:r w:rsidRPr="00A4668F">
            <w:rPr>
              <w:rFonts w:ascii="Calibri" w:hAnsi="Calibri" w:cs="Calibri"/>
              <w:color w:val="40645C"/>
              <w:sz w:val="14"/>
            </w:rPr>
            <w:t xml:space="preserve">09 1090 1186 0000 0001 5924 4871 </w:t>
          </w:r>
        </w:p>
      </w:tc>
      <w:tc>
        <w:tcPr>
          <w:tcW w:w="1985" w:type="dxa"/>
        </w:tcPr>
        <w:p w14:paraId="4D2C3A4D" w14:textId="77777777" w:rsidR="00AA6F1C" w:rsidRPr="00A4668F" w:rsidRDefault="00AA6F1C" w:rsidP="009E5DF8">
          <w:pPr>
            <w:pStyle w:val="Stopka"/>
            <w:rPr>
              <w:rFonts w:ascii="Calibri" w:hAnsi="Calibri" w:cs="Calibri"/>
              <w:i/>
              <w:color w:val="40645C"/>
              <w:sz w:val="14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>KAPITAŁ ZAKŁADOWY</w:t>
          </w:r>
        </w:p>
        <w:p w14:paraId="34C57477" w14:textId="77777777" w:rsidR="00AA6F1C" w:rsidRPr="00A4668F" w:rsidRDefault="00AA6F1C" w:rsidP="009E5DF8">
          <w:pPr>
            <w:pStyle w:val="Stopka"/>
            <w:rPr>
              <w:rFonts w:ascii="Calibri" w:hAnsi="Calibri" w:cs="Calibri"/>
              <w:i/>
              <w:color w:val="40645C"/>
              <w:sz w:val="14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>50.000 PLN W 100% POLSKI</w:t>
          </w:r>
        </w:p>
        <w:p w14:paraId="1611C091" w14:textId="77777777" w:rsidR="00AA6F1C" w:rsidRPr="00A4668F" w:rsidRDefault="00AA6F1C" w:rsidP="009E5DF8">
          <w:pPr>
            <w:pStyle w:val="Stopka"/>
            <w:rPr>
              <w:noProof/>
              <w:color w:val="40645C"/>
              <w:sz w:val="14"/>
              <w:szCs w:val="16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>ROK ZAŁOŻENIA 2001</w:t>
          </w:r>
          <w:r w:rsidRPr="00A4668F">
            <w:rPr>
              <w:rFonts w:ascii="Calibri" w:hAnsi="Calibri" w:cs="Calibri"/>
              <w:color w:val="40645C"/>
              <w:sz w:val="14"/>
            </w:rPr>
            <w:t xml:space="preserve"> </w:t>
          </w:r>
        </w:p>
      </w:tc>
    </w:tr>
  </w:tbl>
  <w:p w14:paraId="513B5604" w14:textId="4D1EB884" w:rsidR="00586671" w:rsidRDefault="0058667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C02A51" w14:textId="77777777" w:rsidR="00586671" w:rsidRDefault="00586671">
      <w:r>
        <w:separator/>
      </w:r>
    </w:p>
  </w:footnote>
  <w:footnote w:type="continuationSeparator" w:id="0">
    <w:p w14:paraId="3416FD49" w14:textId="77777777" w:rsidR="00586671" w:rsidRDefault="00586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AC3B7" w14:textId="77777777" w:rsidR="00586671" w:rsidRPr="003A1A33" w:rsidRDefault="00586671" w:rsidP="008C5E2E">
    <w:pPr>
      <w:pStyle w:val="Nagwek"/>
      <w:ind w:left="-42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295281" w14:textId="77777777" w:rsidR="00586671" w:rsidRDefault="00586671" w:rsidP="00DD1189">
    <w:pPr>
      <w:pStyle w:val="Nagwek"/>
      <w:jc w:val="cent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C3C91" wp14:editId="5C7C7651">
          <wp:simplePos x="0" y="0"/>
          <wp:positionH relativeFrom="column">
            <wp:align>center</wp:align>
          </wp:positionH>
          <wp:positionV relativeFrom="paragraph">
            <wp:posOffset>0</wp:posOffset>
          </wp:positionV>
          <wp:extent cx="6342380" cy="1125855"/>
          <wp:effectExtent l="19050" t="0" r="127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2380" cy="1125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1B0"/>
    <w:multiLevelType w:val="hybridMultilevel"/>
    <w:tmpl w:val="8584C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E5E77"/>
    <w:multiLevelType w:val="hybridMultilevel"/>
    <w:tmpl w:val="044C20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060CEA"/>
    <w:multiLevelType w:val="hybridMultilevel"/>
    <w:tmpl w:val="97AE6510"/>
    <w:lvl w:ilvl="0" w:tplc="C20A971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D6E03"/>
    <w:multiLevelType w:val="hybridMultilevel"/>
    <w:tmpl w:val="FB7EDDEE"/>
    <w:lvl w:ilvl="0" w:tplc="FF029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B3EBA"/>
    <w:multiLevelType w:val="hybridMultilevel"/>
    <w:tmpl w:val="679C6218"/>
    <w:lvl w:ilvl="0" w:tplc="A13C2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1D54A1"/>
    <w:multiLevelType w:val="hybridMultilevel"/>
    <w:tmpl w:val="2940F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9B12CD"/>
    <w:multiLevelType w:val="hybridMultilevel"/>
    <w:tmpl w:val="E7AAF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58243F"/>
    <w:multiLevelType w:val="hybridMultilevel"/>
    <w:tmpl w:val="703E84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B42110B"/>
    <w:multiLevelType w:val="hybridMultilevel"/>
    <w:tmpl w:val="B5BA56A0"/>
    <w:lvl w:ilvl="0" w:tplc="D2FA4D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176BE5"/>
    <w:multiLevelType w:val="hybridMultilevel"/>
    <w:tmpl w:val="71926F22"/>
    <w:lvl w:ilvl="0" w:tplc="18D4C7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541FA4"/>
    <w:multiLevelType w:val="hybridMultilevel"/>
    <w:tmpl w:val="1BFACA58"/>
    <w:lvl w:ilvl="0" w:tplc="02ACC7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155C3C"/>
    <w:multiLevelType w:val="hybridMultilevel"/>
    <w:tmpl w:val="9D9AC816"/>
    <w:lvl w:ilvl="0" w:tplc="9D64A746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2801ABD"/>
    <w:multiLevelType w:val="hybridMultilevel"/>
    <w:tmpl w:val="F32C8ED0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>
    <w:nsid w:val="693D055F"/>
    <w:multiLevelType w:val="hybridMultilevel"/>
    <w:tmpl w:val="9E10478E"/>
    <w:lvl w:ilvl="0" w:tplc="18D4C7F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D972E5"/>
    <w:multiLevelType w:val="hybridMultilevel"/>
    <w:tmpl w:val="CBD68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195C90"/>
    <w:multiLevelType w:val="hybridMultilevel"/>
    <w:tmpl w:val="6ACEFBC4"/>
    <w:lvl w:ilvl="0" w:tplc="B8F62C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F74E85"/>
    <w:multiLevelType w:val="hybridMultilevel"/>
    <w:tmpl w:val="CCB6F59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255F4E"/>
    <w:multiLevelType w:val="hybridMultilevel"/>
    <w:tmpl w:val="F9DE590A"/>
    <w:lvl w:ilvl="0" w:tplc="04150005">
      <w:start w:val="1"/>
      <w:numFmt w:val="bullet"/>
      <w:lvlText w:val=""/>
      <w:lvlJc w:val="left"/>
      <w:pPr>
        <w:tabs>
          <w:tab w:val="num" w:pos="1380"/>
        </w:tabs>
        <w:ind w:left="13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8">
    <w:nsid w:val="7AD643D7"/>
    <w:multiLevelType w:val="hybridMultilevel"/>
    <w:tmpl w:val="46DA6720"/>
    <w:lvl w:ilvl="0" w:tplc="FB50CA8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D96444E"/>
    <w:multiLevelType w:val="hybridMultilevel"/>
    <w:tmpl w:val="12B4C4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461428"/>
    <w:multiLevelType w:val="hybridMultilevel"/>
    <w:tmpl w:val="00F071B6"/>
    <w:lvl w:ilvl="0" w:tplc="A52620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7"/>
  </w:num>
  <w:num w:numId="6">
    <w:abstractNumId w:val="12"/>
  </w:num>
  <w:num w:numId="7">
    <w:abstractNumId w:val="6"/>
  </w:num>
  <w:num w:numId="8">
    <w:abstractNumId w:val="20"/>
  </w:num>
  <w:num w:numId="9">
    <w:abstractNumId w:val="0"/>
  </w:num>
  <w:num w:numId="10">
    <w:abstractNumId w:val="7"/>
  </w:num>
  <w:num w:numId="11">
    <w:abstractNumId w:val="8"/>
  </w:num>
  <w:num w:numId="12">
    <w:abstractNumId w:val="3"/>
  </w:num>
  <w:num w:numId="13">
    <w:abstractNumId w:val="15"/>
  </w:num>
  <w:num w:numId="14">
    <w:abstractNumId w:val="2"/>
  </w:num>
  <w:num w:numId="15">
    <w:abstractNumId w:val="9"/>
  </w:num>
  <w:num w:numId="16">
    <w:abstractNumId w:val="13"/>
  </w:num>
  <w:num w:numId="17">
    <w:abstractNumId w:val="10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4"/>
  </w:num>
  <w:num w:numId="21">
    <w:abstractNumId w:val="16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56"/>
    <w:rsid w:val="0000090B"/>
    <w:rsid w:val="00003752"/>
    <w:rsid w:val="00004C70"/>
    <w:rsid w:val="00007E94"/>
    <w:rsid w:val="000118F2"/>
    <w:rsid w:val="00023CA4"/>
    <w:rsid w:val="0002493B"/>
    <w:rsid w:val="00032ABC"/>
    <w:rsid w:val="00032B2B"/>
    <w:rsid w:val="00040A15"/>
    <w:rsid w:val="000417A3"/>
    <w:rsid w:val="000456A3"/>
    <w:rsid w:val="0005283E"/>
    <w:rsid w:val="000572B8"/>
    <w:rsid w:val="00064CEF"/>
    <w:rsid w:val="00080832"/>
    <w:rsid w:val="00082546"/>
    <w:rsid w:val="000827EA"/>
    <w:rsid w:val="000965EC"/>
    <w:rsid w:val="00096F16"/>
    <w:rsid w:val="000C655D"/>
    <w:rsid w:val="000C7422"/>
    <w:rsid w:val="000D63D0"/>
    <w:rsid w:val="000E5CFE"/>
    <w:rsid w:val="000F4CB5"/>
    <w:rsid w:val="001001E4"/>
    <w:rsid w:val="001039C5"/>
    <w:rsid w:val="00107413"/>
    <w:rsid w:val="001078DA"/>
    <w:rsid w:val="0011120F"/>
    <w:rsid w:val="001127A2"/>
    <w:rsid w:val="001151ED"/>
    <w:rsid w:val="001223D6"/>
    <w:rsid w:val="001255C4"/>
    <w:rsid w:val="00137BE9"/>
    <w:rsid w:val="001411E2"/>
    <w:rsid w:val="0015450D"/>
    <w:rsid w:val="0016312E"/>
    <w:rsid w:val="00182514"/>
    <w:rsid w:val="00193182"/>
    <w:rsid w:val="001968C1"/>
    <w:rsid w:val="001A22BD"/>
    <w:rsid w:val="001A47B3"/>
    <w:rsid w:val="001A58FA"/>
    <w:rsid w:val="001A59A9"/>
    <w:rsid w:val="001B7897"/>
    <w:rsid w:val="001C5264"/>
    <w:rsid w:val="001D6DEB"/>
    <w:rsid w:val="001E3729"/>
    <w:rsid w:val="001F0309"/>
    <w:rsid w:val="001F11BB"/>
    <w:rsid w:val="001F3650"/>
    <w:rsid w:val="001F3E82"/>
    <w:rsid w:val="00204BFA"/>
    <w:rsid w:val="00211809"/>
    <w:rsid w:val="0021313E"/>
    <w:rsid w:val="0022082F"/>
    <w:rsid w:val="0022226C"/>
    <w:rsid w:val="00230C4B"/>
    <w:rsid w:val="00230FB1"/>
    <w:rsid w:val="0024089A"/>
    <w:rsid w:val="00242B6C"/>
    <w:rsid w:val="00250DC8"/>
    <w:rsid w:val="00265DFA"/>
    <w:rsid w:val="00273BB6"/>
    <w:rsid w:val="00273C8A"/>
    <w:rsid w:val="00282AAC"/>
    <w:rsid w:val="002942A7"/>
    <w:rsid w:val="002953E7"/>
    <w:rsid w:val="0029616C"/>
    <w:rsid w:val="002A06CA"/>
    <w:rsid w:val="002A3A3D"/>
    <w:rsid w:val="002A3D53"/>
    <w:rsid w:val="002A3FD3"/>
    <w:rsid w:val="002A6646"/>
    <w:rsid w:val="002A7127"/>
    <w:rsid w:val="002B4E47"/>
    <w:rsid w:val="002B5D2A"/>
    <w:rsid w:val="002C39FD"/>
    <w:rsid w:val="002C4112"/>
    <w:rsid w:val="002D6A8E"/>
    <w:rsid w:val="002D7233"/>
    <w:rsid w:val="002E11AF"/>
    <w:rsid w:val="002E1F32"/>
    <w:rsid w:val="002F142F"/>
    <w:rsid w:val="002F72D6"/>
    <w:rsid w:val="002F774E"/>
    <w:rsid w:val="00312FD8"/>
    <w:rsid w:val="0031677E"/>
    <w:rsid w:val="00332D23"/>
    <w:rsid w:val="003344B2"/>
    <w:rsid w:val="0034215A"/>
    <w:rsid w:val="00343122"/>
    <w:rsid w:val="00356AB8"/>
    <w:rsid w:val="003839E5"/>
    <w:rsid w:val="003938A5"/>
    <w:rsid w:val="003963AE"/>
    <w:rsid w:val="003A1A33"/>
    <w:rsid w:val="003A5D1B"/>
    <w:rsid w:val="003A7456"/>
    <w:rsid w:val="003C3507"/>
    <w:rsid w:val="003D0311"/>
    <w:rsid w:val="003D36EA"/>
    <w:rsid w:val="003D3E8E"/>
    <w:rsid w:val="003D7927"/>
    <w:rsid w:val="003E5BD5"/>
    <w:rsid w:val="003F76D7"/>
    <w:rsid w:val="00403F02"/>
    <w:rsid w:val="004054B0"/>
    <w:rsid w:val="00407E09"/>
    <w:rsid w:val="00413686"/>
    <w:rsid w:val="00415D08"/>
    <w:rsid w:val="004222EE"/>
    <w:rsid w:val="00422B74"/>
    <w:rsid w:val="00425254"/>
    <w:rsid w:val="00434662"/>
    <w:rsid w:val="00435854"/>
    <w:rsid w:val="0044426D"/>
    <w:rsid w:val="00445389"/>
    <w:rsid w:val="00452B29"/>
    <w:rsid w:val="00453215"/>
    <w:rsid w:val="00476615"/>
    <w:rsid w:val="00492A09"/>
    <w:rsid w:val="00492AA2"/>
    <w:rsid w:val="004A4068"/>
    <w:rsid w:val="004A438E"/>
    <w:rsid w:val="004A689B"/>
    <w:rsid w:val="004B1EC4"/>
    <w:rsid w:val="004B270A"/>
    <w:rsid w:val="004B6CA4"/>
    <w:rsid w:val="004B6E04"/>
    <w:rsid w:val="004C393E"/>
    <w:rsid w:val="004C75F4"/>
    <w:rsid w:val="004C7602"/>
    <w:rsid w:val="004D22AC"/>
    <w:rsid w:val="004D2D1C"/>
    <w:rsid w:val="004D53FD"/>
    <w:rsid w:val="004E2ACC"/>
    <w:rsid w:val="004F02F3"/>
    <w:rsid w:val="004F3D3D"/>
    <w:rsid w:val="00500FC4"/>
    <w:rsid w:val="005013F6"/>
    <w:rsid w:val="00510374"/>
    <w:rsid w:val="00514AC3"/>
    <w:rsid w:val="005150A3"/>
    <w:rsid w:val="005165D7"/>
    <w:rsid w:val="00517E5B"/>
    <w:rsid w:val="005200BC"/>
    <w:rsid w:val="0052413F"/>
    <w:rsid w:val="00530420"/>
    <w:rsid w:val="0053236C"/>
    <w:rsid w:val="00542EC4"/>
    <w:rsid w:val="00545615"/>
    <w:rsid w:val="005467DB"/>
    <w:rsid w:val="00553880"/>
    <w:rsid w:val="00554465"/>
    <w:rsid w:val="00560460"/>
    <w:rsid w:val="005626B5"/>
    <w:rsid w:val="00563541"/>
    <w:rsid w:val="0057129D"/>
    <w:rsid w:val="00572E68"/>
    <w:rsid w:val="00583041"/>
    <w:rsid w:val="00585F3C"/>
    <w:rsid w:val="00586671"/>
    <w:rsid w:val="0059067B"/>
    <w:rsid w:val="0059250F"/>
    <w:rsid w:val="00592965"/>
    <w:rsid w:val="005976B1"/>
    <w:rsid w:val="00597ED1"/>
    <w:rsid w:val="005A5DA7"/>
    <w:rsid w:val="005B32DF"/>
    <w:rsid w:val="005B6441"/>
    <w:rsid w:val="005B7C9E"/>
    <w:rsid w:val="005C29C1"/>
    <w:rsid w:val="005C636B"/>
    <w:rsid w:val="005C7C2B"/>
    <w:rsid w:val="005C7D66"/>
    <w:rsid w:val="005D592E"/>
    <w:rsid w:val="005D7FDA"/>
    <w:rsid w:val="005E3947"/>
    <w:rsid w:val="005E50C5"/>
    <w:rsid w:val="005F037A"/>
    <w:rsid w:val="005F1BA9"/>
    <w:rsid w:val="005F66EC"/>
    <w:rsid w:val="006023A8"/>
    <w:rsid w:val="00603C2A"/>
    <w:rsid w:val="00612FA9"/>
    <w:rsid w:val="00627CCF"/>
    <w:rsid w:val="00650ADC"/>
    <w:rsid w:val="00651337"/>
    <w:rsid w:val="00651AA7"/>
    <w:rsid w:val="006548CF"/>
    <w:rsid w:val="0065593F"/>
    <w:rsid w:val="00661501"/>
    <w:rsid w:val="0066667A"/>
    <w:rsid w:val="00670D83"/>
    <w:rsid w:val="00676E61"/>
    <w:rsid w:val="00680DF2"/>
    <w:rsid w:val="0068306A"/>
    <w:rsid w:val="00683920"/>
    <w:rsid w:val="00684F60"/>
    <w:rsid w:val="006850EF"/>
    <w:rsid w:val="0069072E"/>
    <w:rsid w:val="0069530F"/>
    <w:rsid w:val="00695C6F"/>
    <w:rsid w:val="006B6892"/>
    <w:rsid w:val="006D1107"/>
    <w:rsid w:val="006D2BB2"/>
    <w:rsid w:val="006D2C38"/>
    <w:rsid w:val="006D37FF"/>
    <w:rsid w:val="006D6E0B"/>
    <w:rsid w:val="006E0EAA"/>
    <w:rsid w:val="006E5373"/>
    <w:rsid w:val="006F1BCC"/>
    <w:rsid w:val="006F293A"/>
    <w:rsid w:val="006F412A"/>
    <w:rsid w:val="006F6D5E"/>
    <w:rsid w:val="007003DB"/>
    <w:rsid w:val="00713633"/>
    <w:rsid w:val="007229DA"/>
    <w:rsid w:val="00722E56"/>
    <w:rsid w:val="00724C7D"/>
    <w:rsid w:val="00730E30"/>
    <w:rsid w:val="007363DD"/>
    <w:rsid w:val="00737041"/>
    <w:rsid w:val="0074735C"/>
    <w:rsid w:val="007607B2"/>
    <w:rsid w:val="0076579D"/>
    <w:rsid w:val="00770923"/>
    <w:rsid w:val="00781755"/>
    <w:rsid w:val="00781DB6"/>
    <w:rsid w:val="00782D00"/>
    <w:rsid w:val="00783A18"/>
    <w:rsid w:val="00793351"/>
    <w:rsid w:val="007A5C68"/>
    <w:rsid w:val="007B091F"/>
    <w:rsid w:val="007B5ADE"/>
    <w:rsid w:val="007C4BA7"/>
    <w:rsid w:val="007D3461"/>
    <w:rsid w:val="007D71EE"/>
    <w:rsid w:val="007D7E3D"/>
    <w:rsid w:val="007E07A7"/>
    <w:rsid w:val="007E5DD2"/>
    <w:rsid w:val="007F2382"/>
    <w:rsid w:val="007F4E01"/>
    <w:rsid w:val="007F7F40"/>
    <w:rsid w:val="00804255"/>
    <w:rsid w:val="0080694C"/>
    <w:rsid w:val="00807623"/>
    <w:rsid w:val="0082405B"/>
    <w:rsid w:val="00824CE6"/>
    <w:rsid w:val="008266AC"/>
    <w:rsid w:val="00826734"/>
    <w:rsid w:val="0084116E"/>
    <w:rsid w:val="00841344"/>
    <w:rsid w:val="0084165C"/>
    <w:rsid w:val="008425FD"/>
    <w:rsid w:val="008476FB"/>
    <w:rsid w:val="0085440A"/>
    <w:rsid w:val="00856A42"/>
    <w:rsid w:val="00874704"/>
    <w:rsid w:val="008922F5"/>
    <w:rsid w:val="00895E95"/>
    <w:rsid w:val="008B2260"/>
    <w:rsid w:val="008C0DAB"/>
    <w:rsid w:val="008C10B8"/>
    <w:rsid w:val="008C148D"/>
    <w:rsid w:val="008C5E2E"/>
    <w:rsid w:val="008C6845"/>
    <w:rsid w:val="008D7C8D"/>
    <w:rsid w:val="008E11CD"/>
    <w:rsid w:val="008E2E1C"/>
    <w:rsid w:val="008E728A"/>
    <w:rsid w:val="008E7F3D"/>
    <w:rsid w:val="008F6D14"/>
    <w:rsid w:val="00917A50"/>
    <w:rsid w:val="00917EB4"/>
    <w:rsid w:val="00932B98"/>
    <w:rsid w:val="00934D8B"/>
    <w:rsid w:val="00935053"/>
    <w:rsid w:val="00945BB2"/>
    <w:rsid w:val="009551F4"/>
    <w:rsid w:val="00957AF9"/>
    <w:rsid w:val="00961D10"/>
    <w:rsid w:val="00965034"/>
    <w:rsid w:val="0097261E"/>
    <w:rsid w:val="00980092"/>
    <w:rsid w:val="00981A34"/>
    <w:rsid w:val="00983404"/>
    <w:rsid w:val="00985710"/>
    <w:rsid w:val="009978A8"/>
    <w:rsid w:val="009A1306"/>
    <w:rsid w:val="009A2F61"/>
    <w:rsid w:val="009A6661"/>
    <w:rsid w:val="009B20B1"/>
    <w:rsid w:val="009B7D4C"/>
    <w:rsid w:val="009C0B25"/>
    <w:rsid w:val="009C16A2"/>
    <w:rsid w:val="009C716B"/>
    <w:rsid w:val="009D0298"/>
    <w:rsid w:val="009D2011"/>
    <w:rsid w:val="009D2153"/>
    <w:rsid w:val="009D295A"/>
    <w:rsid w:val="009D3AAC"/>
    <w:rsid w:val="009D64FD"/>
    <w:rsid w:val="009E2FFB"/>
    <w:rsid w:val="009E4898"/>
    <w:rsid w:val="009F23C3"/>
    <w:rsid w:val="009F4818"/>
    <w:rsid w:val="009F4B82"/>
    <w:rsid w:val="009F6E30"/>
    <w:rsid w:val="00A040D3"/>
    <w:rsid w:val="00A1183C"/>
    <w:rsid w:val="00A122E9"/>
    <w:rsid w:val="00A148B9"/>
    <w:rsid w:val="00A14B66"/>
    <w:rsid w:val="00A2089D"/>
    <w:rsid w:val="00A22255"/>
    <w:rsid w:val="00A24573"/>
    <w:rsid w:val="00A32A49"/>
    <w:rsid w:val="00A456C8"/>
    <w:rsid w:val="00A56CB1"/>
    <w:rsid w:val="00A60325"/>
    <w:rsid w:val="00A61444"/>
    <w:rsid w:val="00A62529"/>
    <w:rsid w:val="00A6779F"/>
    <w:rsid w:val="00A75A9F"/>
    <w:rsid w:val="00A80E96"/>
    <w:rsid w:val="00A826C5"/>
    <w:rsid w:val="00A837D1"/>
    <w:rsid w:val="00A92CF4"/>
    <w:rsid w:val="00A931D3"/>
    <w:rsid w:val="00A96FD9"/>
    <w:rsid w:val="00AA64B4"/>
    <w:rsid w:val="00AA6F1C"/>
    <w:rsid w:val="00AA7043"/>
    <w:rsid w:val="00AB0C7C"/>
    <w:rsid w:val="00AB3296"/>
    <w:rsid w:val="00AD263F"/>
    <w:rsid w:val="00AD2D97"/>
    <w:rsid w:val="00AD39B3"/>
    <w:rsid w:val="00AD4836"/>
    <w:rsid w:val="00AE336A"/>
    <w:rsid w:val="00AE4049"/>
    <w:rsid w:val="00AE45E8"/>
    <w:rsid w:val="00B03F4C"/>
    <w:rsid w:val="00B0676B"/>
    <w:rsid w:val="00B10C40"/>
    <w:rsid w:val="00B1155D"/>
    <w:rsid w:val="00B14F7F"/>
    <w:rsid w:val="00B24312"/>
    <w:rsid w:val="00B261DC"/>
    <w:rsid w:val="00B367A9"/>
    <w:rsid w:val="00B375A4"/>
    <w:rsid w:val="00B37F85"/>
    <w:rsid w:val="00B635EC"/>
    <w:rsid w:val="00B64C3D"/>
    <w:rsid w:val="00B75EB6"/>
    <w:rsid w:val="00B94C16"/>
    <w:rsid w:val="00BA675E"/>
    <w:rsid w:val="00BE1232"/>
    <w:rsid w:val="00BE5454"/>
    <w:rsid w:val="00BF1412"/>
    <w:rsid w:val="00BF16BB"/>
    <w:rsid w:val="00BF2C5C"/>
    <w:rsid w:val="00BF5A48"/>
    <w:rsid w:val="00BF5EBB"/>
    <w:rsid w:val="00BF6A58"/>
    <w:rsid w:val="00C009E4"/>
    <w:rsid w:val="00C074E3"/>
    <w:rsid w:val="00C2221F"/>
    <w:rsid w:val="00C36300"/>
    <w:rsid w:val="00C4764D"/>
    <w:rsid w:val="00C51F4E"/>
    <w:rsid w:val="00C54686"/>
    <w:rsid w:val="00C57A3E"/>
    <w:rsid w:val="00C63306"/>
    <w:rsid w:val="00C71D00"/>
    <w:rsid w:val="00C7305C"/>
    <w:rsid w:val="00C77CAE"/>
    <w:rsid w:val="00C8043B"/>
    <w:rsid w:val="00C81DD5"/>
    <w:rsid w:val="00C830C9"/>
    <w:rsid w:val="00C861F8"/>
    <w:rsid w:val="00CA767F"/>
    <w:rsid w:val="00CB4CA2"/>
    <w:rsid w:val="00CB4E47"/>
    <w:rsid w:val="00CB62DF"/>
    <w:rsid w:val="00CC17FB"/>
    <w:rsid w:val="00CC2866"/>
    <w:rsid w:val="00CC54A0"/>
    <w:rsid w:val="00CD04BE"/>
    <w:rsid w:val="00CD5FDB"/>
    <w:rsid w:val="00CD6383"/>
    <w:rsid w:val="00CE471C"/>
    <w:rsid w:val="00CE702E"/>
    <w:rsid w:val="00CF00C6"/>
    <w:rsid w:val="00CF03F4"/>
    <w:rsid w:val="00CF0CC5"/>
    <w:rsid w:val="00CF3421"/>
    <w:rsid w:val="00D00FF3"/>
    <w:rsid w:val="00D02E2C"/>
    <w:rsid w:val="00D02EA3"/>
    <w:rsid w:val="00D047A9"/>
    <w:rsid w:val="00D13D6F"/>
    <w:rsid w:val="00D17CB9"/>
    <w:rsid w:val="00D25186"/>
    <w:rsid w:val="00D254BF"/>
    <w:rsid w:val="00D26BE7"/>
    <w:rsid w:val="00D354CE"/>
    <w:rsid w:val="00D358FF"/>
    <w:rsid w:val="00D37B7C"/>
    <w:rsid w:val="00D40F91"/>
    <w:rsid w:val="00D4122E"/>
    <w:rsid w:val="00D41E5D"/>
    <w:rsid w:val="00D47C52"/>
    <w:rsid w:val="00D510CA"/>
    <w:rsid w:val="00D51274"/>
    <w:rsid w:val="00D543A9"/>
    <w:rsid w:val="00D546D8"/>
    <w:rsid w:val="00D55A68"/>
    <w:rsid w:val="00D60B50"/>
    <w:rsid w:val="00D610AA"/>
    <w:rsid w:val="00D64310"/>
    <w:rsid w:val="00D772ED"/>
    <w:rsid w:val="00D8611F"/>
    <w:rsid w:val="00D87176"/>
    <w:rsid w:val="00DA228C"/>
    <w:rsid w:val="00DA6A47"/>
    <w:rsid w:val="00DB1600"/>
    <w:rsid w:val="00DB3F6F"/>
    <w:rsid w:val="00DB7945"/>
    <w:rsid w:val="00DC61AE"/>
    <w:rsid w:val="00DC743D"/>
    <w:rsid w:val="00DC771C"/>
    <w:rsid w:val="00DC7AEA"/>
    <w:rsid w:val="00DD1189"/>
    <w:rsid w:val="00DD5866"/>
    <w:rsid w:val="00DD6F4E"/>
    <w:rsid w:val="00DE0ECB"/>
    <w:rsid w:val="00DE797D"/>
    <w:rsid w:val="00DF0A86"/>
    <w:rsid w:val="00DF374F"/>
    <w:rsid w:val="00DF37FF"/>
    <w:rsid w:val="00DF6DDF"/>
    <w:rsid w:val="00DF7F7B"/>
    <w:rsid w:val="00E007B5"/>
    <w:rsid w:val="00E15A45"/>
    <w:rsid w:val="00E15FB6"/>
    <w:rsid w:val="00E20553"/>
    <w:rsid w:val="00E33A24"/>
    <w:rsid w:val="00E34946"/>
    <w:rsid w:val="00E34E83"/>
    <w:rsid w:val="00E460A2"/>
    <w:rsid w:val="00E46493"/>
    <w:rsid w:val="00E4778A"/>
    <w:rsid w:val="00E547D2"/>
    <w:rsid w:val="00E56F01"/>
    <w:rsid w:val="00E64DC9"/>
    <w:rsid w:val="00E656DF"/>
    <w:rsid w:val="00E71863"/>
    <w:rsid w:val="00E74852"/>
    <w:rsid w:val="00E96250"/>
    <w:rsid w:val="00E977E2"/>
    <w:rsid w:val="00E97C84"/>
    <w:rsid w:val="00EA273E"/>
    <w:rsid w:val="00EA5103"/>
    <w:rsid w:val="00EA6729"/>
    <w:rsid w:val="00EB2634"/>
    <w:rsid w:val="00EB31D6"/>
    <w:rsid w:val="00EB56E0"/>
    <w:rsid w:val="00EC2AA2"/>
    <w:rsid w:val="00EC4BB6"/>
    <w:rsid w:val="00EC7D52"/>
    <w:rsid w:val="00ED1273"/>
    <w:rsid w:val="00ED7BF9"/>
    <w:rsid w:val="00EE1557"/>
    <w:rsid w:val="00EE1743"/>
    <w:rsid w:val="00EE1D51"/>
    <w:rsid w:val="00F012CE"/>
    <w:rsid w:val="00F07780"/>
    <w:rsid w:val="00F1333A"/>
    <w:rsid w:val="00F14A55"/>
    <w:rsid w:val="00F20D90"/>
    <w:rsid w:val="00F3034E"/>
    <w:rsid w:val="00F332E6"/>
    <w:rsid w:val="00F51FDB"/>
    <w:rsid w:val="00F647CC"/>
    <w:rsid w:val="00F836B4"/>
    <w:rsid w:val="00F847C2"/>
    <w:rsid w:val="00F87698"/>
    <w:rsid w:val="00F879EE"/>
    <w:rsid w:val="00F97CD1"/>
    <w:rsid w:val="00FA0E69"/>
    <w:rsid w:val="00FA6055"/>
    <w:rsid w:val="00FB143D"/>
    <w:rsid w:val="00FB193D"/>
    <w:rsid w:val="00FB3627"/>
    <w:rsid w:val="00FC2320"/>
    <w:rsid w:val="00FC3176"/>
    <w:rsid w:val="00FC3BCC"/>
    <w:rsid w:val="00FC6BD0"/>
    <w:rsid w:val="00FE104F"/>
    <w:rsid w:val="00FE1A40"/>
    <w:rsid w:val="00FF112E"/>
    <w:rsid w:val="00FF2E12"/>
    <w:rsid w:val="00FF3C26"/>
    <w:rsid w:val="00FF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090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2546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link w:val="Nagwek1Znak"/>
    <w:uiPriority w:val="9"/>
    <w:qFormat/>
    <w:rsid w:val="00CE471C"/>
    <w:pPr>
      <w:keepNext/>
      <w:keepLines/>
      <w:overflowPunct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F141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F141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375A4"/>
    <w:pPr>
      <w:overflowPunct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B794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B794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122E9"/>
    <w:pPr>
      <w:overflowPunct/>
      <w:autoSpaceDE/>
      <w:autoSpaceDN/>
      <w:adjustRightInd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st">
    <w:name w:val="st"/>
    <w:rsid w:val="00CC54A0"/>
  </w:style>
  <w:style w:type="paragraph" w:customStyle="1" w:styleId="Style11">
    <w:name w:val="Style11"/>
    <w:basedOn w:val="Normalny"/>
    <w:uiPriority w:val="99"/>
    <w:rsid w:val="00FF3C26"/>
    <w:pPr>
      <w:widowControl w:val="0"/>
      <w:overflowPunct/>
      <w:spacing w:line="115" w:lineRule="exact"/>
      <w:jc w:val="both"/>
    </w:pPr>
    <w:rPr>
      <w:sz w:val="24"/>
      <w:szCs w:val="24"/>
    </w:rPr>
  </w:style>
  <w:style w:type="paragraph" w:customStyle="1" w:styleId="Style13">
    <w:name w:val="Style13"/>
    <w:basedOn w:val="Normalny"/>
    <w:uiPriority w:val="99"/>
    <w:rsid w:val="00FF3C26"/>
    <w:pPr>
      <w:widowControl w:val="0"/>
      <w:overflowPunct/>
      <w:spacing w:line="313" w:lineRule="exact"/>
    </w:pPr>
    <w:rPr>
      <w:sz w:val="24"/>
      <w:szCs w:val="24"/>
    </w:rPr>
  </w:style>
  <w:style w:type="character" w:customStyle="1" w:styleId="FontStyle42">
    <w:name w:val="Font Style42"/>
    <w:basedOn w:val="Domylnaczcionkaakapitu"/>
    <w:uiPriority w:val="99"/>
    <w:rsid w:val="00FF3C26"/>
    <w:rPr>
      <w:rFonts w:ascii="Times New Roman" w:hAnsi="Times New Roman" w:cs="Times New Roman" w:hint="default"/>
      <w:sz w:val="22"/>
      <w:szCs w:val="22"/>
    </w:rPr>
  </w:style>
  <w:style w:type="character" w:customStyle="1" w:styleId="FontStyle58">
    <w:name w:val="Font Style58"/>
    <w:basedOn w:val="Domylnaczcionkaakapitu"/>
    <w:uiPriority w:val="99"/>
    <w:rsid w:val="00FF3C26"/>
    <w:rPr>
      <w:rFonts w:ascii="Arial" w:hAnsi="Arial" w:cs="Arial" w:hint="default"/>
      <w:sz w:val="20"/>
      <w:szCs w:val="20"/>
    </w:rPr>
  </w:style>
  <w:style w:type="character" w:customStyle="1" w:styleId="FontStyle60">
    <w:name w:val="Font Style60"/>
    <w:basedOn w:val="Domylnaczcionkaakapitu"/>
    <w:uiPriority w:val="99"/>
    <w:rsid w:val="00FF3C26"/>
    <w:rPr>
      <w:rFonts w:ascii="Arial" w:hAnsi="Arial" w:cs="Arial" w:hint="default"/>
      <w:sz w:val="18"/>
      <w:szCs w:val="1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5C7C2B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5C7C2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D60B50"/>
  </w:style>
  <w:style w:type="paragraph" w:customStyle="1" w:styleId="Standard">
    <w:name w:val="Standard"/>
    <w:qFormat/>
    <w:rsid w:val="00B261DC"/>
    <w:rPr>
      <w:rFonts w:ascii="Arial" w:hAnsi="Arial" w:cs="Arial"/>
      <w:sz w:val="2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E47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A6F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2546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link w:val="Nagwek1Znak"/>
    <w:uiPriority w:val="9"/>
    <w:qFormat/>
    <w:rsid w:val="00CE471C"/>
    <w:pPr>
      <w:keepNext/>
      <w:keepLines/>
      <w:overflowPunct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F141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F141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375A4"/>
    <w:pPr>
      <w:overflowPunct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B794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B794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122E9"/>
    <w:pPr>
      <w:overflowPunct/>
      <w:autoSpaceDE/>
      <w:autoSpaceDN/>
      <w:adjustRightInd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st">
    <w:name w:val="st"/>
    <w:rsid w:val="00CC54A0"/>
  </w:style>
  <w:style w:type="paragraph" w:customStyle="1" w:styleId="Style11">
    <w:name w:val="Style11"/>
    <w:basedOn w:val="Normalny"/>
    <w:uiPriority w:val="99"/>
    <w:rsid w:val="00FF3C26"/>
    <w:pPr>
      <w:widowControl w:val="0"/>
      <w:overflowPunct/>
      <w:spacing w:line="115" w:lineRule="exact"/>
      <w:jc w:val="both"/>
    </w:pPr>
    <w:rPr>
      <w:sz w:val="24"/>
      <w:szCs w:val="24"/>
    </w:rPr>
  </w:style>
  <w:style w:type="paragraph" w:customStyle="1" w:styleId="Style13">
    <w:name w:val="Style13"/>
    <w:basedOn w:val="Normalny"/>
    <w:uiPriority w:val="99"/>
    <w:rsid w:val="00FF3C26"/>
    <w:pPr>
      <w:widowControl w:val="0"/>
      <w:overflowPunct/>
      <w:spacing w:line="313" w:lineRule="exact"/>
    </w:pPr>
    <w:rPr>
      <w:sz w:val="24"/>
      <w:szCs w:val="24"/>
    </w:rPr>
  </w:style>
  <w:style w:type="character" w:customStyle="1" w:styleId="FontStyle42">
    <w:name w:val="Font Style42"/>
    <w:basedOn w:val="Domylnaczcionkaakapitu"/>
    <w:uiPriority w:val="99"/>
    <w:rsid w:val="00FF3C26"/>
    <w:rPr>
      <w:rFonts w:ascii="Times New Roman" w:hAnsi="Times New Roman" w:cs="Times New Roman" w:hint="default"/>
      <w:sz w:val="22"/>
      <w:szCs w:val="22"/>
    </w:rPr>
  </w:style>
  <w:style w:type="character" w:customStyle="1" w:styleId="FontStyle58">
    <w:name w:val="Font Style58"/>
    <w:basedOn w:val="Domylnaczcionkaakapitu"/>
    <w:uiPriority w:val="99"/>
    <w:rsid w:val="00FF3C26"/>
    <w:rPr>
      <w:rFonts w:ascii="Arial" w:hAnsi="Arial" w:cs="Arial" w:hint="default"/>
      <w:sz w:val="20"/>
      <w:szCs w:val="20"/>
    </w:rPr>
  </w:style>
  <w:style w:type="character" w:customStyle="1" w:styleId="FontStyle60">
    <w:name w:val="Font Style60"/>
    <w:basedOn w:val="Domylnaczcionkaakapitu"/>
    <w:uiPriority w:val="99"/>
    <w:rsid w:val="00FF3C26"/>
    <w:rPr>
      <w:rFonts w:ascii="Arial" w:hAnsi="Arial" w:cs="Arial" w:hint="default"/>
      <w:sz w:val="18"/>
      <w:szCs w:val="1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5C7C2B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5C7C2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D60B50"/>
  </w:style>
  <w:style w:type="paragraph" w:customStyle="1" w:styleId="Standard">
    <w:name w:val="Standard"/>
    <w:qFormat/>
    <w:rsid w:val="00B261DC"/>
    <w:rPr>
      <w:rFonts w:ascii="Arial" w:hAnsi="Arial" w:cs="Arial"/>
      <w:sz w:val="2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E47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A6F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5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Pulpit\firm&#243;wk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3C0C-801F-465B-B32B-CDFA68768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firmówka.dotx</Template>
  <TotalTime>0</TotalTime>
  <Pages>2</Pages>
  <Words>436</Words>
  <Characters>3054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Studium</vt:lpstr>
    </vt:vector>
  </TitlesOfParts>
  <Company>ABS</Company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Studium</dc:title>
  <dc:creator>ABS</dc:creator>
  <cp:lastModifiedBy>Damian Jastrzębski</cp:lastModifiedBy>
  <cp:revision>2</cp:revision>
  <cp:lastPrinted>2024-12-24T09:35:00Z</cp:lastPrinted>
  <dcterms:created xsi:type="dcterms:W3CDTF">2024-12-30T07:29:00Z</dcterms:created>
  <dcterms:modified xsi:type="dcterms:W3CDTF">2024-12-30T07:29:00Z</dcterms:modified>
</cp:coreProperties>
</file>